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media/image2.png" ContentType="image/png"/>
  <Override PartName="/word/media/image3.png" ContentType="image/png"/>
  <Override PartName="/word/media/image4.wmf" ContentType="image/x-wmf"/>
  <Override PartName="/word/media/image5.wmf" ContentType="image/x-wmf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glossary/_rels/document.xml.rels" ContentType="application/vnd.openxmlformats-package.relationships+xml"/>
  <Override PartName="/word/glossary/document.xml" ContentType="application/vnd.openxmlformats-officedocument.wordprocessingml.document.glossary+xml"/>
  <Override PartName="/word/glossary/webSettings.xml" ContentType="application/vnd.openxmlformats-officedocument.wordprocessingml.webSettings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fontTable.xml" ContentType="application/vnd.openxmlformats-officedocument.wordprocessingml.fontTable+xml"/>
  <Override PartName="/word/_rels/document.xml.rels" ContentType="application/vnd.openxmlformats-package.relationships+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3.xml" ContentType="application/xml"/>
  <Override PartName="/customXml/itemProps2.xml" ContentType="application/vnd.openxmlformats-officedocument.customXmlProperties+xml"/>
  <Override PartName="/customXml/item4.xml" ContentType="application/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_rels/item1.xml.rels" ContentType="application/vnd.openxmlformats-package.relationships+xml"/>
  <Override PartName="/customXml/_rels/item2.xml.rels" ContentType="application/vnd.openxmlformats-package.relationships+xml"/>
  <Override PartName="/customXml/_rels/item3.xml.rels" ContentType="application/vnd.openxmlformats-package.relationships+xml"/>
  <Override PartName="/customXml/_rels/item4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 standalone="yes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<w:body><w:tbl><w:tblPr><w:tblStyle w:val="a3"/><w:tblW w:w="13003" w:type="dxa"/><w:jc w:val="left"/><w:tblInd w:w="0" w:type="dxa"/><w:tblLayout w:type="fixed"/><w:tblCellMar><w:top w:w="0" w:type="dxa"/><w:left w:w="0" w:type="dxa"/><w:bottom w:w="0" w:type="dxa"/><w:right w:w="0" w:type="dxa"/></w:tblCellMar><w:tblLook w:firstRow="1" w:noVBand="1" w:lastRow="0" w:firstColumn="1" w:lastColumn="0" w:noHBand="0" w:val="04a0"/></w:tblPr><w:tblGrid><w:gridCol w:w="1438"/><w:gridCol w:w="2735"/><w:gridCol w:w="237"/><w:gridCol w:w="4295"/><w:gridCol w:w="2814"/><w:gridCol w:w="1438"/><w:gridCol w:w="45"/></w:tblGrid><w:tr><w:trPr><w:trHeight w:val="20" w:hRule="atLeast"/></w:trPr><w:tc><w:tcPr><w:tcW w:w="13002" w:type="dxa"/><w:gridSpan w:val="7"/><w:tcBorders><w:top w:val="thickThinSmallGap" w:sz="24" w:space="0" w:color="000000"/><w:left w:val="nil"/><w:bottom w:val="nil"/><w:right w:val="nil"/></w:tcBorders><w:vAlign w:val="center"/></w:tcPr><w:p><w:pPr><w:pStyle w:val="NoSpacing"/><w:widowControl w:val="false"/><w:suppressAutoHyphens w:val="true"/><w:spacing w:before="0" w:after="0"/><w:jc w:val="left"/><w:rPr><w:rFonts w:ascii="Baskerville Old Face" w:hAnsi="Baskerville Old Face" w:eastAsia="Baskerville Old Face" w:cs=""/><w:kern w:val="0"/><w:sz w:val="24"/><w:szCs w:val="24"/><w:lang w:val="ru-RU" w:eastAsia="en-US" w:bidi="ar-SA"/></w:rPr></w:pPr><w:r><w:rPr><w:rFonts w:eastAsia="Baskerville Old Face" w:cs=""/><w:kern w:val="0"/><w:sz w:val="24"/><w:szCs w:val="24"/><w:lang w:val="ru-RU" w:eastAsia="en-US" w:bidi="ar-SA"/></w:rPr><w:t>Приложение 1. Немецкий язык</w:t></w:r></w:p></w:tc></w:tr><w:tr><w:trPr><w:trHeight w:val="2016" w:hRule="atLeast"/></w:trPr><w:tc><w:tcPr><w:tcW w:w="1438" w:type="dxa"/><w:tcBorders><w:top w:val="nil"/><w:left w:val="nil"/><w:bottom w:val="nil"/></w:tcBorders><w:vAlign w:val="center"/></w:tcPr><w:p><w:pPr><w:pStyle w:val="Style38"/><w:widowControl w:val="false"/><w:suppressAutoHyphens w:val="true"/><w:spacing w:before="0" w:after="0"/><w:jc w:val="left"/><w:rPr><w:rFonts w:eastAsia="Baskerville Old Face" w:cs=""/><w:kern w:val="0"/><w:sz w:val="22"/><w:szCs w:val="22"/><w:lang w:val="ru-RU" w:eastAsia="en-US"/></w:rPr></w:pPr><w:r><w:rPr><w:rFonts w:eastAsia="Baskerville Old Face" w:cs=""/><w:kern w:val="0"/><w:sz w:val="22"/><w:szCs w:val="22"/><w:lang w:val="ru-RU" w:eastAsia="en-US" w:bidi="ru-RU"/></w:rPr><w:t xml:space="preserve"> </w:t></w:r></w:p></w:tc><w:tc><w:tcPr><w:tcW w:w="10081" w:type="dxa"/><w:gridSpan w:val="4"/><w:tcBorders><w:top w:val="nil"/><w:bottom w:val="nil"/></w:tcBorders><w:vAlign w:val="center"/></w:tcPr><w:p><w:pPr><w:pStyle w:val="11"/><w:widowControl w:val="false"/><w:suppressAutoHyphens w:val="true"/><w:spacing w:before="0" w:after="0"/><w:rPr><w:color w:val="000000" w:themeColor="text1"/><w:sz w:val="52"/><w:szCs w:val="52"/></w:rPr></w:pPr><w:r><w:rPr><w:rFonts w:eastAsia="Baskerville Old Face" w:cs=""/><w:color w:val="000000" w:themeColor="text1"/><w:kern w:val="0"/><w:sz w:val="52"/><w:szCs w:val="52"/><w:lang w:val="en-US" w:eastAsia="en-US" w:bidi="ru-RU"/></w:rPr><w:t>DIE ARBEIT</w:t></w:r><w:r><w:rPr><w:rFonts w:eastAsia="Baskerville Old Face" w:cs=""/><w:color w:val="000000" w:themeColor="text1"/><w:kern w:val="0"/><w:sz w:val="52"/><w:szCs w:val="52"/><w:lang w:val="ru-RU" w:eastAsia="en-US" w:bidi="ru-RU"/></w:rPr><w:t xml:space="preserve"> </w:t></w:r></w:p></w:tc><w:tc><w:tcPr><w:tcW w:w="1438" w:type="dxa"/><w:tcBorders><w:top w:val="nil"/><w:bottom w:val="nil"/><w:right w:val="nil"/></w:tcBorders><w:vAlign w:val="center"/></w:tcPr><w:p><w:pPr><w:pStyle w:val="Style38"/><w:widowControl w:val="false"/><w:suppressAutoHyphens w:val="true"/><w:spacing w:before="0" w:after="0"/><w:jc w:val="left"/><w:rPr><w:lang w:val="en-US"/></w:rPr></w:pPr><w:r><w:rPr><w:rFonts w:eastAsia="Baskerville Old Face" w:cs=""/><w:kern w:val="0"/><w:sz w:val="22"/><w:szCs w:val="22"/><w:lang w:val="en-US" w:eastAsia="en-US" w:bidi="ar-SA"/></w:rPr><w:t xml:space="preserve">     </w:t></w:r></w:p></w:tc><w:tc><w:tcPr><w:tcW w:w="45" w:type="dxa"/><w:tcBorders><w:top w:val="nil"/><w:left w:val="nil"/><w:bottom w:val="nil"/><w:right w:val="nil"/></w:tcBorders></w:tcPr><w:p><w:pPr><w:pStyle w:val="Normal"/><w:widowControl w:val="false"/><w:suppressAutoHyphens w:val="true"/><w:spacing w:before="0" w:after="120"/><w:jc w:val="left"/><w:rPr><w:rFonts w:eastAsia="Baskerville Old Face" w:cs=""/><w:kern w:val="0"/><w:sz w:val="22"/><w:szCs w:val="22"/><w:lang w:val="ru-RU" w:eastAsia="en-US" w:bidi="ar-SA"/></w:rPr></w:pPr><w:r><w:rPr><w:rFonts w:eastAsia="Baskerville Old Face" w:cs=""/><w:kern w:val="0"/><w:sz w:val="22"/><w:szCs w:val="22"/><w:lang w:val="ru-RU" w:eastAsia="en-US" w:bidi="ar-SA"/></w:rPr></w:r></w:p></w:tc></w:tr><w:tr><w:trPr><w:trHeight w:val="144" w:hRule="atLeast"/></w:trPr><w:tc><w:tcPr><w:tcW w:w="13002" w:type="dxa"/><w:gridSpan w:val="7"/><w:tcBorders><w:top w:val="nil"/><w:left w:val="nil"/><w:bottom w:val="thinThickSmallGap" w:sz="24" w:space="0" w:color="000000"/><w:right w:val="nil"/></w:tcBorders><w:vAlign w:val="center"/></w:tcPr><w:p><w:pPr><w:pStyle w:val="NoSpacing"/><w:widowControl w:val="false"/><w:suppressAutoHyphens w:val="true"/><w:spacing w:before="0" w:after="0"/><w:jc w:val="left"/><w:rPr><w:rFonts w:ascii="Baskerville Old Face" w:hAnsi="Baskerville Old Face" w:eastAsia="Baskerville Old Face" w:cs=""/><w:kern w:val="0"/><w:sz w:val="22"/><w:szCs w:val="22"/><w:lang w:val="ru-RU" w:eastAsia="en-US" w:bidi="ar-SA"/></w:rPr></w:pPr><w:r><w:rPr><w:rFonts w:eastAsia="Baskerville Old Face" w:cs=""/><w:kern w:val="0"/><w:sz w:val="22"/><w:szCs w:val="22"/><w:lang w:val="ru-RU" w:eastAsia="en-US" w:bidi="ar-SA"/></w:rPr></w:r></w:p></w:tc></w:tr><w:tr><w:trPr><w:trHeight w:val="180" w:hRule="atLeast"/></w:trPr><w:tc><w:tcPr><w:tcW w:w="13002" w:type="dxa"/><w:gridSpan w:val="7"/><w:tcBorders><w:top w:val="thinThickSmallGap" w:sz="24" w:space="0" w:color="000000"/><w:left w:val="nil"/><w:bottom w:val="nil"/><w:right w:val="nil"/></w:tcBorders><w:vAlign w:val="center"/></w:tcPr><w:p><w:pPr><w:pStyle w:val="NoSpacing"/><w:widowControl w:val="false"/><w:suppressAutoHyphens w:val="true"/><w:spacing w:before="0" w:after="0"/><w:jc w:val="left"/><w:rPr><w:rFonts w:ascii="Baskerville Old Face" w:hAnsi="Baskerville Old Face" w:eastAsia="Baskerville Old Face" w:cs=""/><w:kern w:val="0"/><w:sz w:val="22"/><w:szCs w:val="22"/><w:lang w:val="ru-RU" w:eastAsia="en-US" w:bidi="ar-SA"/></w:rPr></w:pPr><w:r><w:rPr><w:rFonts w:eastAsia="Baskerville Old Face" w:cs=""/><w:kern w:val="0"/><w:sz w:val="22"/><w:szCs w:val="22"/><w:lang w:val="ru-RU" w:eastAsia="en-US" w:bidi="ar-SA"/></w:rPr></w:r></w:p></w:tc></w:tr><w:tr><w:trPr><w:trHeight w:val="5508" w:hRule="atLeast"/></w:trPr><w:tc><w:tcPr><w:tcW w:w="4173" w:type="dxa"/><w:gridSpan w:val="2"/><w:vMerge w:val="restart"/><w:tcBorders><w:top w:val="nil"/><w:left w:val="nil"/><w:bottom w:val="nil"/><w:right w:val="nil"/></w:tcBorders></w:tcPr><w:p><w:pPr><w:pStyle w:val="Style28"/><w:widowControl w:val="false"/><w:suppressAutoHyphens w:val="true"/><w:spacing w:before="0" w:after="0"/><w:jc w:val="left"/><w:rPr><w:rFonts w:eastAsia="Baskerville Old Face" w:cs=""/><w:kern w:val="0"/><w:sz w:val="22"/><w:szCs w:val="22"/><w:lang w:val="ru-RU" w:eastAsia="en-US"/></w:rPr></w:pPr><w:r><w:rPr><w:rFonts w:eastAsia="Baskerville Old Face" w:cs=""/><w:kern w:val="0"/><w:sz w:val="22"/><w:szCs w:val="22"/><w:lang w:val="ru-RU" w:eastAsia="en-US" w:bidi="ru-RU"/></w:rPr><w:t xml:space="preserve">   </w:t></w:r></w:p><w:tbl><w:tblPr><w:tblStyle w:val="a3"/><w:tblW w:w="3953" w:type="dxa"/><w:jc w:val="left"/><w:tblInd w:w="0" w:type="dxa"/><w:tblLayout w:type="fixed"/><w:tblCellMar><w:top w:w="0" w:type="dxa"/><w:left w:w="108" w:type="dxa"/><w:bottom w:w="0" w:type="dxa"/><w:right w:w="108" w:type="dxa"/></w:tblCellMar><w:tblLook w:firstRow="1" w:noVBand="1" w:lastRow="0" w:firstColumn="1" w:lastColumn="0" w:noHBand="0" w:val="04a0"/></w:tblPr><w:tblGrid><w:gridCol w:w="3953"/></w:tblGrid><w:tr><w:trPr><w:trHeight w:val="7248" w:hRule="atLeast"/></w:trPr><w:tc><w:tcPr><w:tcW w:w="3953" w:type="dxa"/><w:tcBorders></w:tcBorders></w:tcPr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rFonts w:eastAsia="Baskerville Old Face" w:cs=""/><w:color w:val="000000" w:themeColor="text1"/><w:kern w:val="0"/><w:sz w:val="28"/><w:szCs w:val="28"/><w:lang w:val="de-DE" w:eastAsia="en-US" w:bidi="ar-SA"/></w:rPr><w:t>Hallo!</w:t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color w:val="000000" w:themeColor="text1"/><w:sz w:val="28"/><w:szCs w:val="28"/><w:lang w:val="de-DE"/></w:rPr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rFonts w:eastAsia="Baskerville Old Face" w:cs=""/><w:color w:val="000000" w:themeColor="text1"/><w:kern w:val="0"/><w:sz w:val="28"/><w:szCs w:val="28"/><w:lang w:val="de-DE" w:eastAsia="en-US" w:bidi="ar-SA"/></w:rPr><w:t>Unser Unternehmen ist *** mit der Registrierung von geistigem Eigentum (Marken, Patente, Erfindungen) beschäftigt.</w:t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color w:val="000000" w:themeColor="text1"/><w:sz w:val="28"/><w:szCs w:val="28"/><w:lang w:val="de-DE"/></w:rPr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rFonts w:eastAsia="Baskerville Old Face" w:cs=""/><w:color w:val="000000" w:themeColor="text1"/><w:kern w:val="0"/><w:sz w:val="28"/><w:szCs w:val="28"/><w:lang w:val="de-DE" w:eastAsia="en-US" w:bidi="ar-SA"/></w:rPr><w:t>Wir sind ein Bundesunternehmen, wir arbeiten in ganz Russland.</w:t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color w:val="000000" w:themeColor="text1"/><w:sz w:val="28"/><w:szCs w:val="28"/><w:lang w:val="de-DE"/></w:rPr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rFonts w:eastAsia="Baskerville Old Face" w:cs=""/><w:color w:val="000000" w:themeColor="text1"/><w:kern w:val="0"/><w:sz w:val="28"/><w:szCs w:val="28"/><w:lang w:val="de-DE" w:eastAsia="en-US" w:bidi="ar-SA"/></w:rPr><w:t>Wir haben uns entschieden, einen weiteren kreativen Manager in unserem Team zu suchen.</w:t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color w:val="000000" w:themeColor="text1"/><w:sz w:val="28"/><w:szCs w:val="28"/><w:lang w:val="de-DE"/></w:rPr></w:r></w:p><w:p><w:pPr><w:pStyle w:val="Normal"/><w:widowControl w:val="false"/><w:suppressAutoHyphens w:val="true"/><w:spacing w:before="0" w:after="120"/><w:jc w:val="left"/><w:rPr><w:b/><w:b/><w:bCs/><w:color w:val="000000" w:themeColor="text1"/><w:sz w:val="28"/><w:szCs w:val="28"/><w:lang w:val="de-DE"/></w:rPr></w:pPr><w:r><w:rPr><w:rFonts w:eastAsia="Baskerville Old Face" w:cs=""/><w:b/><w:bCs/><w:color w:val="000000" w:themeColor="text1"/><w:kern w:val="0"/><w:sz w:val="28"/><w:szCs w:val="28"/><w:lang w:val="de-DE" w:eastAsia="en-US" w:bidi="ar-SA"/></w:rPr><w:t>Was waren Sie tun:</w:t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color w:val="000000" w:themeColor="text1"/><w:sz w:val="28"/><w:szCs w:val="28"/><w:lang w:val="de-DE"/></w:rPr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rFonts w:eastAsia="Baskerville Old Face" w:cs=""/><w:color w:val="000000" w:themeColor="text1"/><w:kern w:val="0"/><w:sz w:val="28"/><w:szCs w:val="28"/><w:lang w:val="de-DE" w:eastAsia="en-US" w:bidi="ar-SA"/></w:rPr><w:t>- entwicklung und Nachbearbeitung von Kundenlogos.</w:t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rFonts w:eastAsia="Baskerville Old Face" w:cs=""/><w:color w:val="000000" w:themeColor="text1"/><w:kern w:val="0"/><w:sz w:val="28"/><w:szCs w:val="28"/><w:lang w:val="de-DE" w:eastAsia="en-US" w:bidi="ar-SA"/></w:rPr><w:t>- kommunikation mit Kunden</w:t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rFonts w:eastAsia="Baskerville Old Face" w:cs=""/><w:color w:val="000000" w:themeColor="text1"/><w:kern w:val="0"/><w:sz w:val="28"/><w:szCs w:val="28"/><w:lang w:val="de-DE" w:eastAsia="en-US" w:bidi="ar-SA"/></w:rPr><w:t>- erfinden Sie verschiedene Designkonzepte</w:t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rFonts w:eastAsia="Baskerville Old Face" w:cs=""/><w:color w:val="000000" w:themeColor="text1"/><w:kern w:val="0"/><w:sz w:val="28"/><w:szCs w:val="28"/><w:lang w:val="de-DE" w:eastAsia="en-US" w:bidi="ar-SA"/></w:rPr><w:t>- Ideen generieren</w:t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color w:val="000000" w:themeColor="text1"/><w:sz w:val="28"/><w:szCs w:val="28"/><w:lang w:val="de-DE"/></w:rPr></w:r></w:p><w:p><w:pPr><w:pStyle w:val="Normal"/><w:widowControl w:val="false"/><w:suppressAutoHyphens w:val="true"/><w:spacing w:before="0" w:after="120"/><w:jc w:val="left"/><w:rPr><w:b/><w:b/><w:bCs/><w:color w:val="000000" w:themeColor="text1"/><w:sz w:val="28"/><w:szCs w:val="28"/><w:lang w:val="de-DE"/></w:rPr></w:pPr><w:r><w:rPr><w:rFonts w:eastAsia="Baskerville Old Face" w:cs=""/><w:b/><w:bCs/><w:color w:val="000000" w:themeColor="text1"/><w:kern w:val="0"/><w:sz w:val="28"/><w:szCs w:val="28"/><w:lang w:val="de-DE" w:eastAsia="en-US" w:bidi="ar-SA"/></w:rPr><w:t>Unsere Anforderungen</w:t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color w:val="000000" w:themeColor="text1"/><w:sz w:val="28"/><w:szCs w:val="28"/><w:lang w:val="de-DE"/></w:rPr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rFonts w:eastAsia="Baskerville Old Face" w:cs=""/><w:color w:val="000000" w:themeColor="text1"/><w:kern w:val="0"/><w:sz w:val="28"/><w:szCs w:val="28"/><w:lang w:val="de-DE" w:eastAsia="en-US" w:bidi="ar-SA"/></w:rPr><w:t>- erfahrung als Illustrator, Designer usw.</w:t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rFonts w:eastAsia="Baskerville Old Face" w:cs=""/><w:color w:val="000000" w:themeColor="text1"/><w:kern w:val="0"/><w:sz w:val="28"/><w:szCs w:val="28"/><w:lang w:val="de-DE" w:eastAsia="en-US" w:bidi="ar-SA"/></w:rPr><w:t>- fähigkeit, in Adobe Photoshop, Adobe Illustrator, CorelDRAW zu arbeiten.</w:t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rFonts w:eastAsia="Baskerville Old Face" w:cs=""/><w:color w:val="000000" w:themeColor="text1"/><w:kern w:val="0"/><w:sz w:val="28"/><w:szCs w:val="28"/><w:lang w:val="de-DE" w:eastAsia="en-US" w:bidi="ar-SA"/></w:rPr><w:t>- Liebe zum Detail.</w:t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rFonts w:eastAsia="Baskerville Old Face" w:cs=""/><w:color w:val="000000" w:themeColor="text1"/><w:kern w:val="0"/><w:sz w:val="28"/><w:szCs w:val="28"/><w:lang w:val="de-DE" w:eastAsia="en-US" w:bidi="ar-SA"/></w:rPr><w:t>- fähigkeit, über den Tellerrand hinaus zu denken</w:t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rFonts w:eastAsia="Baskerville Old Face" w:cs=""/><w:color w:val="000000" w:themeColor="text1"/><w:kern w:val="0"/><w:sz w:val="28"/><w:szCs w:val="28"/><w:lang w:val="de-DE" w:eastAsia="en-US" w:bidi="ar-SA"/></w:rPr><w:t>- fähigkeit, diplomatisch und produktiv mit Menschen zu kommunizieren</w:t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color w:val="000000" w:themeColor="text1"/><w:sz w:val="28"/><w:szCs w:val="28"/><w:lang w:val="de-DE"/></w:rPr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en-US"/></w:rPr></w:pPr><w:r><w:rPr><w:rFonts w:eastAsia="Baskerville Old Face" w:cs=""/><w:color w:val="000000" w:themeColor="text1"/><w:kern w:val="0"/><w:sz w:val="28"/><w:szCs w:val="28"/><w:lang w:val="de-DE" w:eastAsia="en-US" w:bidi="ar-SA"/></w:rPr><w:t>Der Mindestlohn beträgt 35 000 Rub</w:t></w:r><w:r><w:rPr><w:rFonts w:eastAsia="Baskerville Old Face" w:cs=""/><w:color w:val="000000" w:themeColor="text1"/><w:kern w:val="0"/><w:sz w:val="28"/><w:szCs w:val="28"/><w:lang w:val="en-US" w:eastAsia="en-US" w:bidi="ar-SA"/></w:rPr><w:t>els.</w:t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color w:val="000000" w:themeColor="text1"/><w:sz w:val="28"/><w:szCs w:val="28"/><w:lang w:val="de-DE"/></w:rPr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rFonts w:eastAsia="Baskerville Old Face" w:cs=""/><w:color w:val="000000" w:themeColor="text1"/><w:kern w:val="0"/><w:sz w:val="28"/><w:szCs w:val="28"/><w:lang w:val="de-DE" w:eastAsia="en-US" w:bidi="ar-SA"/></w:rPr><w:t>Wenn Sie bereit sind, unser Angebot in Betracht zu ziehen, gehen Sie wie folgt vor:</w:t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color w:val="000000" w:themeColor="text1"/><w:sz w:val="28"/><w:szCs w:val="28"/><w:lang w:val="de-DE"/></w:rPr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rFonts w:eastAsia="Baskerville Old Face" w:cs=""/><w:color w:val="000000" w:themeColor="text1"/><w:kern w:val="0"/><w:sz w:val="28"/><w:szCs w:val="28"/><w:lang w:val="de-DE" w:eastAsia="en-US" w:bidi="ar-SA"/></w:rPr><w:t>1. Hinterlassen Sie Ihr Feedback</w:t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color w:val="000000" w:themeColor="text1"/><w:sz w:val="28"/><w:szCs w:val="28"/><w:lang w:val="de-DE"/></w:rPr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rFonts w:eastAsia="Baskerville Old Face" w:cs=""/><w:color w:val="000000" w:themeColor="text1"/><w:kern w:val="0"/><w:sz w:val="28"/><w:szCs w:val="28"/><w:lang w:val="de-DE" w:eastAsia="en-US" w:bidi="ar-SA"/></w:rPr><w:t>2. Fügen Sie Ihr Portfolio dem Anschreiben bei.</w:t></w:r></w:p><w:p><w:pPr><w:pStyle w:val="Normal"/><w:widowControl w:val="false"/><w:suppressAutoHyphens w:val="true"/><w:spacing w:before="0" w:after="120"/><w:jc w:val="left"/><w:rPr><w:color w:val="000000" w:themeColor="text1"/><w:sz w:val="28"/><w:szCs w:val="28"/><w:lang w:val="de-DE"/></w:rPr></w:pPr><w:r><w:rPr><w:color w:val="000000" w:themeColor="text1"/><w:sz w:val="28"/><w:szCs w:val="28"/><w:lang w:val="de-DE"/></w:rPr></w:r></w:p><w:p><w:pPr><w:pStyle w:val="Normal"/><w:widowControl w:val="false"/><w:suppressAutoHyphens w:val="true"/><w:spacing w:before="0" w:after="120"/><w:jc w:val="left"/><w:rPr><w:color w:val="000000" w:themeColor="text1"/></w:rPr></w:pPr><w:r><w:rPr><w:rFonts w:eastAsia="Baskerville Old Face" w:cs=""/><w:color w:val="000000" w:themeColor="text1"/><w:kern w:val="0"/><w:sz w:val="28"/><w:szCs w:val="28"/><w:lang w:val="ru-RU" w:eastAsia="en-US" w:bidi="ar-SA"/></w:rPr><w:t>Wir warten auf Sie!</w:t></w:r></w:p></w:tc></w:tr></w:tbl><w:p><w:pPr><w:pStyle w:val="Normal"/><w:widowControl w:val="false"/><w:suppressAutoHyphens w:val="true"/><w:spacing w:before="0" w:after="120"/><w:jc w:val="left"/><w:rPr><w:color w:val="000000" w:themeColor="text1"/></w:rPr></w:pPr><w:r><w:rPr><w:color w:val="000000" w:themeColor="text1"/></w:rPr></w:r></w:p></w:tc><w:tc><w:tcPr><w:tcW w:w="237" w:type="dxa"/><w:tcBorders><w:top w:val="nil"/><w:left w:val="nil"/><w:bottom w:val="nil"/><w:right w:val="nil"/></w:tcBorders><w:vAlign w:val="center"/></w:tcPr><w:p><w:pPr><w:pStyle w:val="Normal"/><w:widowControl w:val="false"/><w:suppressAutoHyphens w:val="true"/><w:spacing w:before="0" w:after="120"/><w:jc w:val="center"/><w:rPr><w:color w:val="000000" w:themeColor="text1"/></w:rPr></w:pPr><w:r><w:rPr><w:color w:val="000000" w:themeColor="text1"/></w:rPr></w:r></w:p></w:tc><w:tc><w:tcPr><w:tcW w:w="8592" w:type="dxa"/><w:gridSpan w:val="4"/><w:tcBorders><w:top w:val="nil"/><w:left w:val="nil"/><w:bottom w:val="nil"/><w:right w:val="nil"/></w:tcBorders></w:tcPr><w:p><w:pPr><w:pStyle w:val="NoSpacing"/><w:widowControl w:val="false"/><w:suppressAutoHyphens w:val="true"/><w:spacing w:before="0" w:after="0"/><w:jc w:val="left"/><w:rPr><w:rFonts w:ascii="Georgia Pro Black" w:hAnsi="Georgia Pro Black" w:asciiTheme="majorHAnsi" w:hAnsiTheme="majorHAnsi"/><w:color w:val="000000" w:themeColor="text1"/><w:sz w:val="36"/><w:szCs w:val="36"/></w:rPr></w:pPr><w:r><w:rPr></w:rPr><w:drawing><wp:inline distT="0" distB="0" distL="0" distR="0"><wp:extent cx="5383530" cy="3584575"/><wp:effectExtent l="0" t="0" r="0" b="0"/><wp:docPr id="1" name="Рисунок 5" descr=""></wp:docPr><wp:cNvGraphicFramePr><a:graphicFrameLocks xmlns:a="http://schemas.openxmlformats.org/drawingml/2006/main" noChangeAspect="1"/></wp:cNvGraphicFramePr><a:graphic xmlns:a="http://schemas.openxmlformats.org/drawingml/2006/main"><a:graphicData uri="http://schemas.openxmlformats.org/drawingml/2006/picture"><pic:pic xmlns:pic="http://schemas.openxmlformats.org/drawingml/2006/picture"><pic:nvPicPr><pic:cNvPr id="1" name="Рисунок 5" descr=""></pic:cNvPr><pic:cNvPicPr><a:picLocks noChangeAspect="1" noChangeArrowheads="1"/></pic:cNvPicPr></pic:nvPicPr><pic:blipFill><a:blip r:embed="rId2"></a:blip><a:stretch><a:fillRect/></a:stretch></pic:blipFill><pic:spPr bwMode="auto"><a:xfrm><a:off x="0" y="0"/><a:ext cx="5383530" cy="3584575"/></a:xfrm><a:prstGeom prst="rect"><a:avLst/></a:prstGeom></pic:spPr></pic:pic></a:graphicData></a:graphic></wp:inline></w:drawing></w:r></w:p></w:tc></w:tr><w:tr><w:trPr><w:trHeight w:val="728" w:hRule="atLeast"/></w:trPr><w:tc><w:tcPr><w:tcW w:w="4173" w:type="dxa"/><w:gridSpan w:val="2"/><w:vMerge w:val="continue"/><w:tcBorders><w:top w:val="nil"/><w:left w:val="nil"/><w:bottom w:val="nil"/><w:right w:val="nil"/></w:tcBorders></w:tcPr><w:p><w:pPr><w:pStyle w:val="Style37"/><w:widowControl w:val="false"/><w:suppressAutoHyphens w:val="true"/><w:spacing w:before="0" w:after="0"/><w:jc w:val="left"/><w:rPr><w:color w:val="000000" w:themeColor="text1"/></w:rPr></w:pPr><w:r><w:rPr><w:color w:val="000000" w:themeColor="text1"/></w:rPr></w:r></w:p></w:tc><w:tc><w:tcPr><w:tcW w:w="237" w:type="dxa"/><w:vMerge w:val="restart"/><w:tcBorders><w:top w:val="nil"/><w:left w:val="nil"/><w:bottom w:val="nil"/><w:right w:val="nil"/></w:tcBorders><w:vAlign w:val="center"/></w:tcPr><w:p><w:pPr><w:pStyle w:val="Normal"/><w:widowControl w:val="false"/><w:suppressAutoHyphens w:val="true"/><w:spacing w:before="0" w:after="120"/><w:jc w:val="center"/><w:rPr><w:color w:val="000000" w:themeColor="text1"/></w:rPr></w:pPr><w:r><w:rPr><w:color w:val="000000" w:themeColor="text1"/></w:rPr></w:r></w:p></w:tc><w:tc><w:tcPr><w:tcW w:w="8592" w:type="dxa"/><w:gridSpan w:val="4"/><w:tcBorders><w:top w:val="nil"/><w:left w:val="nil"/><w:bottom w:val="nil"/><w:right w:val="nil"/></w:tcBorders><w:vAlign w:val="center"/></w:tcPr><w:p><w:pPr><w:pStyle w:val="Style37"/><w:widowControl w:val="false"/><w:suppressAutoHyphens w:val="true"/><w:spacing w:before="0" w:after="0"/><w:jc w:val="left"/><w:rPr><w:rFonts w:eastAsia="Baskerville Old Face" w:cs=""/><w:kern w:val="0"/><w:szCs w:val="22"/><w:lang w:val="ru-RU" w:eastAsia="en-US"/></w:rPr></w:pPr><w:r><w:rPr><w:rFonts w:eastAsia="Baskerville Old Face" w:cs=""/><w:kern w:val="0"/><w:szCs w:val="22"/><w:lang w:val="ru-RU" w:eastAsia="en-US" w:bidi="ru-RU"/></w:rPr><w:t xml:space="preserve"> </w:t></w:r></w:p></w:tc></w:tr><w:tr><w:trPr><w:trHeight w:val="1709" w:hRule="atLeast"/></w:trPr><w:tc><w:tcPr><w:tcW w:w="4173" w:type="dxa"/><w:gridSpan w:val="2"/><w:vMerge w:val="continue"/><w:tcBorders><w:top w:val="nil"/><w:left w:val="nil"/><w:bottom w:val="nil"/><w:right w:val="nil"/></w:tcBorders></w:tcPr><w:p><w:pPr><w:pStyle w:val="Style37"/><w:widowControl w:val="false"/><w:suppressAutoHyphens w:val="true"/><w:spacing w:before="0" w:after="0"/><w:jc w:val="left"/><w:rPr><w:color w:val="000000" w:themeColor="text1"/></w:rPr></w:pPr><w:r><w:rPr><w:color w:val="000000" w:themeColor="text1"/></w:rPr></w:r></w:p></w:tc><w:tc><w:tcPr><w:tcW w:w="237" w:type="dxa"/><w:vMerge w:val="continue"/><w:tcBorders><w:left w:val="nil"/><w:right w:val="nil"/></w:tcBorders><w:vAlign w:val="center"/></w:tcPr><w:p><w:pPr><w:pStyle w:val="Normal"/><w:widowControl w:val="false"/><w:suppressAutoHyphens w:val="true"/><w:spacing w:before="0" w:after="120"/><w:jc w:val="center"/><w:rPr><w:color w:val="000000" w:themeColor="text1"/></w:rPr></w:pPr><w:r><w:rPr><w:color w:val="000000" w:themeColor="text1"/></w:rPr></w:r></w:p></w:tc><w:tc><w:tcPr><w:tcW w:w="8592" w:type="dxa"/><w:gridSpan w:val="4"/><w:tcBorders><w:top w:val="nil"/><w:left w:val="nil"/><w:bottom w:val="nil"/><w:right w:val="nil"/></w:tcBorders><w:vAlign w:val="center"/></w:tcPr><w:p><w:pPr><w:pStyle w:val="Style32"/><w:widowControl w:val="false"/><w:suppressAutoHyphens w:val="true"/><w:spacing w:before="0" w:after="0"/><w:jc w:val="left"/><w:rPr><w:rFonts w:eastAsia="Baskerville Old Face" w:cs=""/><w:kern w:val="0"/><w:szCs w:val="22"/><w:lang w:val="ru-RU" w:eastAsia="en-US"/></w:rPr></w:pPr><w:r><w:rPr><w:rFonts w:eastAsia="Baskerville Old Face" w:cs=""/><w:kern w:val="0"/><w:szCs w:val="22"/><w:lang w:val="ru-RU" w:eastAsia="en-US" w:bidi="ru-RU"/></w:rPr><w:t xml:space="preserve"> </w:t></w:r></w:p><w:p><w:pPr><w:pStyle w:val="NoSpacing"/><w:widowControl w:val="false"/><w:suppressAutoHyphens w:val="true"/><w:spacing w:before="0" w:after="0"/><w:jc w:val="left"/><w:rPr><w:rFonts w:ascii="Baskerville Old Face" w:hAnsi="Baskerville Old Face" w:eastAsia="Baskerville Old Face" w:cs=""/><w:kern w:val="0"/><w:sz w:val="22"/><w:szCs w:val="22"/><w:lang w:val="ru-RU" w:eastAsia="en-US" w:bidi="ar-SA"/></w:rPr></w:pPr><w:r><w:rPr><w:rFonts w:eastAsia="Baskerville Old Face" w:cs=""/><w:kern w:val="0"/><w:sz w:val="22"/><w:szCs w:val="22"/><w:lang w:val="ru-RU" w:eastAsia="en-US" w:bidi="ar-SA"/></w:rPr></w:r></w:p><w:p><w:pPr><w:pStyle w:val="Style33"/><w:widowControl w:val="false"/><w:suppressAutoHyphens w:val="true"/><w:spacing w:before="0" w:after="0"/><w:jc w:val="left"/><w:rPr><w:rFonts w:eastAsia="Baskerville Old Face" w:cs=""/><w:kern w:val="0"/><w:szCs w:val="22"/><w:lang w:val="ru-RU" w:eastAsia="en-US" w:bidi="ar-SA"/></w:rPr></w:pPr><w:sdt><w:sdtPr><w:placeholder><w:docPart w:val="5F7D45CF8AE84806A9BD6FEB18C74EBA"/></w:placeholder></w:sdtPr><w:sdtContent><w:r><w:rPr><w:rFonts w:eastAsia="Baskerville Old Face" w:cs=""/><w:kern w:val="0"/><w:szCs w:val="22"/><w:lang w:val="ru-RU" w:eastAsia="en-US" w:bidi="ar-SA"/></w:rPr></w:r><w:r><w:rPr><w:rFonts w:eastAsia="Baskerville Old Face" w:cs=""/><w:kern w:val="0"/><w:szCs w:val="22"/><w:lang w:val="ru-RU" w:eastAsia="en-US" w:bidi="ar-SA"/></w:rPr><w:t>weitere Jobangebote</w:t></w:r></w:sdtContent></w:sdt></w:p></w:tc></w:tr><w:tr><w:trPr><w:trHeight w:val="207" w:hRule="atLeast"/></w:trPr><w:tc><w:tcPr><w:tcW w:w="4173" w:type="dxa"/><w:gridSpan w:val="2"/><w:vMerge w:val="continue"/><w:tcBorders><w:top w:val="nil"/><w:left w:val="nil"/><w:bottom w:val="nil"/><w:right w:val="nil"/></w:tcBorders></w:tcPr><w:p><w:pPr><w:pStyle w:val="Style37"/><w:widowControl w:val="false"/><w:suppressAutoHyphens w:val="true"/><w:spacing w:before="0" w:after="0"/><w:jc w:val="left"/><w:rPr><w:color w:val="000000" w:themeColor="text1"/></w:rPr></w:pPr><w:r><w:rPr><w:color w:val="000000" w:themeColor="text1"/></w:rPr></w:r></w:p></w:tc><w:tc><w:tcPr><w:tcW w:w="237" w:type="dxa"/><w:vMerge w:val="continue"/><w:tcBorders><w:left w:val="nil"/><w:bottom w:val="nil"/><w:right w:val="nil"/></w:tcBorders><w:vAlign w:val="center"/></w:tcPr><w:p><w:pPr><w:pStyle w:val="Normal"/><w:widowControl w:val="false"/><w:suppressAutoHyphens w:val="true"/><w:spacing w:before="0" w:after="120"/><w:jc w:val="center"/><w:rPr><w:color w:val="000000" w:themeColor="text1"/></w:rPr></w:pPr><w:r><w:rPr><w:color w:val="000000" w:themeColor="text1"/></w:rPr></w:r></w:p></w:tc><w:tc><w:tcPr><w:tcW w:w="4295" w:type="dxa"/><w:tcBorders><w:top w:val="nil"/><w:left w:val="nil"/><w:bottom w:val="nil"/><w:right w:val="nil"/></w:tcBorders><w:vAlign w:val="center"/></w:tcPr><w:tbl><w:tblPr><w:tblStyle w:val="a3"/><w:tblW w:w="3563" w:type="dxa"/><w:jc w:val="left"/><w:tblInd w:w="0" w:type="dxa"/><w:tblLayout w:type="fixed"/><w:tblCellMar><w:top w:w="0" w:type="dxa"/><w:left w:w="108" w:type="dxa"/><w:bottom w:w="0" w:type="dxa"/><w:right w:w="108" w:type="dxa"/></w:tblCellMar><w:tblLook w:firstRow="1" w:noVBand="1" w:lastRow="0" w:firstColumn="1" w:lastColumn="0" w:noHBand="0" w:val="04a0"/></w:tblPr><w:tblGrid><w:gridCol w:w="3563"/></w:tblGrid><w:tr><w:trPr><w:trHeight w:val="6806" w:hRule="atLeast"/></w:trPr><w:tc><w:tcPr><w:tcW w:w="3563" w:type="dxa"/><w:tcBorders></w:tcBorders></w:tcPr><w:p><w:pPr><w:pStyle w:val="Normal"/><w:widowControl w:val="false"/><w:suppressAutoHyphens w:val="true"/><w:spacing w:before="0" w:after="120"/><w:jc w:val="left"/><w:rPr><w:sz w:val="28"/><w:szCs w:val="28"/><w:u w:val="single"/><w:lang w:val="de-DE"/></w:rPr></w:pPr><w:r><w:rPr><w:rFonts w:eastAsia="Baskerville Old Face" w:cs=""/><w:kern w:val="0"/><w:sz w:val="28"/><w:szCs w:val="28"/><w:u w:val="single"/><w:lang w:val="de-DE" w:eastAsia="en-US" w:bidi="ar-SA"/></w:rPr><w:t>Entwickler von Node.js</w:t></w:r></w:p><w:p><w:pPr><w:pStyle w:val="Normal"/><w:widowControl w:val="false"/><w:suppressAutoHyphens w:val="true"/><w:spacing w:before="0" w:after="120"/><w:jc w:val="left"/><w:rPr><w:sz w:val="28"/><w:szCs w:val="28"/><w:u w:val="single"/><w:lang w:val="de-DE"/></w:rPr></w:pPr><w:r><w:rPr><w:rFonts w:eastAsia="Baskerville Old Face" w:cs=""/><w:kern w:val="0"/><w:sz w:val="28"/><w:szCs w:val="28"/><w:u w:val="single"/><w:lang w:val="de-DE" w:eastAsia="en-US" w:bidi="ar-SA"/></w:rPr><w:t xml:space="preserve">• </w:t></w:r><w:r><w:rPr><w:rFonts w:eastAsia="Baskerville Old Face" w:cs=""/><w:kern w:val="0"/><w:sz w:val="28"/><w:szCs w:val="28"/><w:u w:val="single"/><w:lang w:val="de-DE" w:eastAsia="en-US" w:bidi="ar-SA"/></w:rPr><w:t>von 50.000 bis 80.000 Rubel</w:t></w:r></w:p><w:p><w:pPr><w:pStyle w:val="Normal"/><w:widowControl w:val="false"/><w:suppressAutoHyphens w:val="true"/><w:spacing w:before="0" w:after="120"/><w:jc w:val="left"/><w:rPr><w:sz w:val="28"/><w:szCs w:val="28"/><w:lang w:val="de-DE"/></w:rPr></w:pPr><w:r><w:rPr><w:rFonts w:eastAsia="Baskerville Old Face" w:cs=""/><w:b/><w:bCs/><w:kern w:val="0"/><w:sz w:val="28"/><w:szCs w:val="28"/><w:lang w:val="de-DE" w:eastAsia="en-US" w:bidi="ar-SA"/></w:rPr><w:t>Verantwortlichkeiten</w:t></w:r><w:r><w:rPr><w:rFonts w:eastAsia="Baskerville Old Face" w:cs=""/><w:kern w:val="0"/><w:sz w:val="28"/><w:szCs w:val="28"/><w:lang w:val="de-DE" w:eastAsia="en-US" w:bidi="ar-SA"/></w:rPr><w:t>:</w:t></w:r></w:p><w:p><w:pPr><w:pStyle w:val="Normal"/><w:widowControl w:val="false"/><w:suppressAutoHyphens w:val="true"/><w:spacing w:before="0" w:after="120"/><w:jc w:val="left"/><w:rPr><w:sz w:val="28"/><w:szCs w:val="28"/><w:lang w:val="de-DE"/></w:rPr></w:pPr><w:r><w:rPr><w:rFonts w:eastAsia="Baskerville Old Face" w:cs=""/><w:kern w:val="0"/><w:sz w:val="28"/><w:szCs w:val="28"/><w:lang w:val="de-DE" w:eastAsia="en-US" w:bidi="ar-SA"/></w:rPr><w:t>- entwicklung und Verbesserung von geschriebenem Code</w:t></w:r></w:p><w:p><w:pPr><w:pStyle w:val="Normal"/><w:widowControl w:val="false"/><w:suppressAutoHyphens w:val="true"/><w:spacing w:before="0" w:after="120"/><w:jc w:val="left"/><w:rPr><w:sz w:val="28"/><w:szCs w:val="28"/><w:lang w:val="de-DE"/></w:rPr></w:pPr><w:r><w:rPr><w:sz w:val="28"/><w:szCs w:val="28"/><w:lang w:val="de-DE"/></w:rPr></w:r></w:p><w:p><w:pPr><w:pStyle w:val="Normal"/><w:widowControl w:val="false"/><w:suppressAutoHyphens w:val="true"/><w:spacing w:before="0" w:after="120"/><w:jc w:val="left"/><w:rPr><w:sz w:val="28"/><w:szCs w:val="28"/><w:lang w:val="de-DE"/></w:rPr></w:pPr><w:r><w:rPr><w:rFonts w:eastAsia="Baskerville Old Face" w:cs=""/><w:b/><w:bCs/><w:kern w:val="0"/><w:sz w:val="28"/><w:szCs w:val="28"/><w:lang w:val="de-DE" w:eastAsia="en-US" w:bidi="ar-SA"/></w:rPr><w:t>Sicherheitsanforderungen</w:t></w:r><w:r><w:rPr><w:rFonts w:eastAsia="Baskerville Old Face" w:cs=""/><w:kern w:val="0"/><w:sz w:val="28"/><w:szCs w:val="28"/><w:lang w:val="de-DE" w:eastAsia="en-US" w:bidi="ar-SA"/></w:rPr><w:t>:</w:t></w:r></w:p><w:p><w:pPr><w:pStyle w:val="Normal"/><w:widowControl w:val="false"/><w:suppressAutoHyphens w:val="true"/><w:spacing w:before="0" w:after="120"/><w:jc w:val="left"/><w:rPr><w:sz w:val="28"/><w:szCs w:val="28"/><w:lang w:val="de-DE"/></w:rPr></w:pPr><w:r><w:rPr><w:rFonts w:eastAsia="Baskerville Old Face" w:cs=""/><w:kern w:val="0"/><w:sz w:val="28"/><w:szCs w:val="28"/><w:lang w:val="de-DE" w:eastAsia="en-US" w:bidi="ar-SA"/></w:rPr><w:t>- Fachkenntnisse</w:t></w:r></w:p><w:p><w:pPr><w:pStyle w:val="Normal"/><w:widowControl w:val="false"/><w:suppressAutoHyphens w:val="true"/><w:spacing w:before="0" w:after="120"/><w:jc w:val="left"/><w:rPr><w:sz w:val="28"/><w:szCs w:val="28"/><w:lang w:val="de-DE"/></w:rPr></w:pPr><w:r><w:rPr><w:sz w:val="28"/><w:szCs w:val="28"/><w:lang w:val="de-DE"/></w:rPr></w:r></w:p><w:p><w:pPr><w:pStyle w:val="Normal"/><w:widowControl w:val="false"/><w:suppressAutoHyphens w:val="true"/><w:spacing w:before="0" w:after="120"/><w:jc w:val="left"/><w:rPr><w:sz w:val="28"/><w:szCs w:val="28"/><w:lang w:val="de-DE"/></w:rPr></w:pPr><w:r><w:rPr><w:rFonts w:eastAsia="Baskerville Old Face" w:cs=""/><w:b/><w:bCs/><w:kern w:val="0"/><w:sz w:val="28"/><w:szCs w:val="28"/><w:lang w:val="de-DE" w:eastAsia="en-US" w:bidi="ar-SA"/></w:rPr><w:t>Geschäftsbedingungen</w:t></w:r><w:r><w:rPr><w:rFonts w:eastAsia="Baskerville Old Face" w:cs=""/><w:kern w:val="0"/><w:sz w:val="28"/><w:szCs w:val="28"/><w:lang w:val="de-DE" w:eastAsia="en-US" w:bidi="ar-SA"/></w:rPr><w:t>:</w:t></w:r></w:p><w:p><w:pPr><w:pStyle w:val="Normal"/><w:widowControl w:val="false"/><w:suppressAutoHyphens w:val="true"/><w:spacing w:before="0" w:after="120"/><w:jc w:val="left"/><w:rPr><w:sz w:val="28"/><w:szCs w:val="28"/><w:lang w:val="de-DE"/></w:rPr></w:pPr><w:r><w:rPr><w:rFonts w:eastAsia="Baskerville Old Face" w:cs=""/><w:kern w:val="0"/><w:sz w:val="28"/><w:szCs w:val="28"/><w:lang w:val="de-DE" w:eastAsia="en-US" w:bidi="ar-SA"/></w:rPr><w:t xml:space="preserve"> </w:t></w:r><w:r><w:rPr><w:rFonts w:eastAsia="Baskerville Old Face" w:cs=""/><w:kern w:val="0"/><w:sz w:val="28"/><w:szCs w:val="28"/><w:lang w:val="de-DE" w:eastAsia="en-US" w:bidi="ar-SA"/></w:rPr><w:t>- arbeitszeiten 5/2 von 8:00 bis 17:00 Uhr oder von 9:00 bis 18:00 Uhr</w:t></w:r></w:p><w:p><w:pPr><w:pStyle w:val="Normal"/><w:widowControl w:val="false"/><w:suppressAutoHyphens w:val="true"/><w:spacing w:before="0" w:after="120"/><w:jc w:val="left"/><w:rPr><w:sz w:val="28"/><w:szCs w:val="28"/><w:lang w:val="de-DE"/></w:rPr></w:pPr><w:r><w:rPr><w:rFonts w:eastAsia="Baskerville Old Face" w:cs=""/><w:kern w:val="0"/><w:sz w:val="28"/><w:szCs w:val="28"/><w:lang w:val="de-DE" w:eastAsia="en-US" w:bidi="ar-SA"/></w:rPr><w:t>- offizielle Beschäftigung ab dem ersten Tag</w:t></w:r></w:p><w:p><w:pPr><w:pStyle w:val="Normal"/><w:widowControl w:val="false"/><w:suppressAutoHyphens w:val="true"/><w:spacing w:before="0" w:after="120"/><w:jc w:val="left"/><w:rPr><w:sz w:val="28"/><w:szCs w:val="28"/><w:lang w:val="de-DE"/></w:rPr></w:pPr><w:r><w:rPr><w:rFonts w:eastAsia="Baskerville Old Face" w:cs=""/><w:kern w:val="0"/><w:sz w:val="28"/><w:szCs w:val="28"/><w:lang w:val="de-DE" w:eastAsia="en-US" w:bidi="ar-SA"/></w:rPr><w:t>-  stabile Zahlungen ohne Verzögerung 2 mal im Monat</w:t></w:r></w:p><w:p><w:pPr><w:pStyle w:val="Normal"/><w:widowControl w:val="false"/><w:suppressAutoHyphens w:val="true"/><w:spacing w:before="0" w:after="120"/><w:jc w:val="left"/><w:rPr><w:sz w:val="28"/><w:szCs w:val="28"/></w:rPr></w:pPr><w:r><w:rPr><w:rFonts w:eastAsia="Baskerville Old Face" w:cs=""/><w:kern w:val="0"/><w:sz w:val="28"/><w:szCs w:val="28"/><w:lang w:val="ru-RU" w:eastAsia="en-US" w:bidi="ar-SA"/></w:rPr><w:t>- komfortabler Arbeitsplatz</w:t></w:r></w:p><w:p><w:pPr><w:pStyle w:val="Normal"/><w:widowControl w:val="false"/><w:suppressAutoHyphens w:val="true"/><w:spacing w:before="0" w:after="120"/><w:jc w:val="left"/><w:rPr><w:sz w:val="28"/><w:szCs w:val="28"/><w:lang w:val="de-DE"/></w:rPr></w:pPr><w:r><w:rPr><w:rFonts w:eastAsia="Baskerville Old Face" w:cs=""/><w:kern w:val="0"/><w:sz w:val="28"/><w:szCs w:val="28"/><w:lang w:val="de-DE" w:eastAsia="en-US" w:bidi="ar-SA"/></w:rPr><w:t>- tee / Kaffee / Kekse usw. auf Kosten des Unternehmens</w:t></w:r></w:p></w:tc></w:tr></w:tbl><w:p><w:pPr><w:pStyle w:val="Normal"/><w:widowControl w:val="false"/><w:spacing w:before="0" w:after="120"/><w:rPr><w:lang w:val="de-DE"/></w:rPr></w:pPr><w:r><w:rPr><w:lang w:val="de-DE"/></w:rPr></w:r></w:p></w:tc><w:tc><w:tcPr><w:tcW w:w="4297" w:type="dxa"/><w:gridSpan w:val="3"/><w:tcBorders><w:top w:val="nil"/><w:left w:val="nil"/><w:bottom w:val="nil"/><w:right w:val="nil"/></w:tcBorders><w:tcMar><w:top w:w="144" w:type="dxa"/><w:left w:w="144" w:type="dxa"/></w:tcMar><w:vAlign w:val="center"/></w:tcPr><w:tbl><w:tblPr><w:tblStyle w:val="a3"/><w:tblW w:w="3814" w:type="dxa"/><w:jc w:val="left"/><w:tblInd w:w="0" w:type="dxa"/><w:tblLayout w:type="fixed"/><w:tblCellMar><w:top w:w="0" w:type="dxa"/><w:left w:w="108" w:type="dxa"/><w:bottom w:w="0" w:type="dxa"/><w:right w:w="108" w:type="dxa"/></w:tblCellMar><w:tblLook w:firstRow="1" w:noVBand="1" w:lastRow="0" w:firstColumn="1" w:lastColumn="0" w:noHBand="0" w:val="04a0"/></w:tblPr><w:tblGrid><w:gridCol w:w="3814"/></w:tblGrid><w:tr><w:trPr><w:trHeight w:val="2546" w:hRule="atLeast"/></w:trPr><w:tc><w:tcPr><w:tcW w:w="3814" w:type="dxa"/><w:tcBorders></w:tcBorders></w:tcPr><w:p><w:pPr><w:pStyle w:val="Normal"/><w:widowControl w:val="false"/><w:suppressAutoHyphens w:val="true"/><w:spacing w:before="0" w:after="120"/><w:jc w:val="left"/><w:rPr><w:sz w:val="28"/><w:szCs w:val="28"/><w:lang w:val="de-DE"/></w:rPr></w:pPr><w:r><w:rPr><w:rFonts w:eastAsia="Baskerville Old Face" w:cs=""/><w:kern w:val="0"/><w:sz w:val="28"/><w:szCs w:val="28"/><w:lang w:val="de-DE" w:eastAsia="en-US" w:bidi="ar-SA"/></w:rPr><w:t>Wir suchen einen Verkaufsleiter ohne Berufserfahrung!</w:t></w:r></w:p><w:p><w:pPr><w:pStyle w:val="Normal"/><w:widowControl w:val="false"/><w:suppressAutoHyphens w:val="true"/><w:spacing w:before="0" w:after="120"/><w:jc w:val="left"/><w:rPr><w:lang w:val="de-DE"/></w:rPr></w:pPr><w:r><w:rPr><w:rFonts w:eastAsia="Baskerville Old Face" w:cs=""/><w:kern w:val="0"/><w:sz w:val="28"/><w:szCs w:val="28"/><w:lang w:val="de-DE" w:eastAsia="en-US" w:bidi="ar-SA"/></w:rPr><w:t>Training ist inbegriffen. Das Gehalt ist 100.000 Rubel (Prozentsatz des Umsatzes).</w:t></w:r></w:p></w:tc></w:tr></w:tbl><w:p><w:pPr><w:pStyle w:val="Normal"/><w:widowControl w:val="false"/><w:spacing w:before="0" w:after="120"/><w:rPr><w:lang w:val="de-DE"/></w:rPr></w:pPr><w:r><w:rPr><w:lang w:val="de-DE"/></w:rPr></w:r></w:p></w:tc></w:tr></w:tbl><w:p><w:pPr><w:pStyle w:val="Normal"/><w:rPr><w:color w:val="000000" w:themeColor="text1"/></w:rPr></w:pPr><w:r><w:rPr><w:color w:val="000000" w:themeColor="text1"/></w:rPr></w:r></w:p><w:p><w:pPr><w:sectPr><w:type w:val="nextPage"/><w:pgSz w:w="15840" w:h="24480"/><w:pgMar w:left="1440" w:right="1440" w:gutter="0" w:header="0" w:top="1440" w:footer="0" w:bottom="0"/><w:pgNumType w:fmt="decimal"/><w:formProt w:val="false"/><w:textDirection w:val="lrTb"/><w:docGrid w:type="default" w:linePitch="360" w:charSpace="4096"/></w:sectPr><w:pStyle w:val="Normal"/><w:rPr><w:color w:val="000000" w:themeColor="text1"/></w:rPr></w:pPr><w:r><w:rPr><w:color w:val="000000" w:themeColor="text1"/></w:rPr></w:r></w:p><w:tbl><w:tblPr><w:tblStyle w:val="a3"/><w:tblW w:w="13003" w:type="dxa"/><w:jc w:val="left"/><w:tblInd w:w="0" w:type="dxa"/><w:tblLayout w:type="fixed"/><w:tblCellMar><w:top w:w="0" w:type="dxa"/><w:left w:w="0" w:type="dxa"/><w:bottom w:w="0" w:type="dxa"/><w:right w:w="0" w:type="dxa"/></w:tblCellMar><w:tblLook w:firstRow="1" w:noVBand="1" w:lastRow="0" w:firstColumn="1" w:lastColumn="0" w:noHBand="0" w:val="04a0"/></w:tblPr><w:tblGrid><w:gridCol w:w="1438"/><w:gridCol w:w="2734"/><w:gridCol w:w="238"/><w:gridCol w:w="7108"/><w:gridCol w:w="1439"/><w:gridCol w:w="45"/></w:tblGrid><w:tr><w:trPr><w:trHeight w:val="20" w:hRule="atLeast"/></w:trPr><w:tc><w:tcPr><w:tcW w:w="13002" w:type="dxa"/><w:gridSpan w:val="6"/><w:tcBorders><w:top w:val="thickThinSmallGap" w:sz="24" w:space="0" w:color="000000"/><w:left w:val="nil"/><w:bottom w:val="nil"/><w:right w:val="nil"/></w:tcBorders><w:vAlign w:val="center"/></w:tcPr><w:p><w:pPr><w:pStyle w:val="NoSpacing"/><w:widowControl w:val="false"/><w:suppressAutoHyphens w:val="true"/><w:spacing w:before="0" w:after="0"/><w:jc w:val="left"/><w:rPr><w:rFonts w:ascii="Baskerville Old Face" w:hAnsi="Baskerville Old Face" w:eastAsia="Baskerville Old Face" w:cs=""/><w:kern w:val="0"/><w:sz w:val="24"/><w:szCs w:val="24"/><w:lang w:val="ru-RU" w:eastAsia="en-US" w:bidi="ar-SA"/></w:rPr></w:pPr><w:r><w:rPr><w:rFonts w:eastAsia="Baskerville Old Face" w:cs=""/><w:kern w:val="0"/><w:sz w:val="24"/><w:szCs w:val="24"/><w:lang w:val="ru-RU" w:eastAsia="en-US" w:bidi="ar-SA"/></w:rPr><w:t>Приложение 1. Английский язык</w:t></w:r></w:p></w:tc></w:tr><w:tr><w:trPr><w:trHeight w:val="2016" w:hRule="atLeast"/></w:trPr><w:tc><w:tcPr><w:tcW w:w="1438" w:type="dxa"/><w:tcBorders><w:top w:val="nil"/><w:left w:val="nil"/><w:bottom w:val="nil"/></w:tcBorders><w:vAlign w:val="center"/></w:tcPr><w:p><w:pPr><w:pStyle w:val="Style38"/><w:widowControl w:val="false"/><w:suppressAutoHyphens w:val="true"/><w:spacing w:before="0" w:after="0"/><w:rPr><w:rFonts w:eastAsia="Baskerville Old Face" w:cs=""/><w:kern w:val="0"/><w:sz w:val="22"/><w:szCs w:val="22"/><w:lang w:val="ru-RU" w:eastAsia="en-US" w:bidi="ar-SA"/></w:rPr></w:pPr><w:r><w:rPr><w:rFonts w:eastAsia="Baskerville Old Face" w:cs=""/><w:kern w:val="0"/><w:sz w:val="22"/><w:szCs w:val="22"/><w:lang w:val="ru-RU" w:eastAsia="en-US" w:bidi="ar-SA"/></w:rPr></w:r></w:p></w:tc><w:tc><w:tcPr><w:tcW w:w="10080" w:type="dxa"/><w:gridSpan w:val="3"/><w:tcBorders><w:top w:val="nil"/><w:bottom w:val="nil"/></w:tcBorders><w:vAlign w:val="center"/></w:tcPr><w:p><w:pPr><w:pStyle w:val="1"/><w:widowControl w:val="false"/><w:suppressAutoHyphens w:val="true"/><w:spacing w:before="0" w:after="0"/><w:rPr><w:rFonts w:eastAsia="Baskerville Old Face" w:cs=""/><w:kern w:val="0"/><w:szCs w:val="22"/><w:lang w:eastAsia="en-US" w:bidi="ar-SA"/></w:rPr></w:pPr><w:sdt><w:sdtPr><w:placeholder><w:docPart w:val="5F7D45CF8AE84806A9BD6FEB18C74EBA"/></w:placeholder></w:sdtPr><w:sdtContent><w:r><w:rPr><w:rFonts w:eastAsia="Baskerville Old Face" w:cs=""/><w:kern w:val="0"/><w:szCs w:val="22"/><w:lang w:val="en-US" w:eastAsia="en-US" w:bidi="ar-SA"/></w:rPr></w:r><w:r><w:rPr><w:rFonts w:eastAsia="Baskerville Old Face" w:cs=""/><w:kern w:val="0"/><w:szCs w:val="22"/><w:lang w:val="en-US" w:eastAsia="en-US" w:bidi="ar-SA"/></w:rPr><w:t>FIND YOUR JOB</w:t></w:r></w:sdtContent></w:sdt></w:p><w:p><w:pPr><w:pStyle w:val="11"/><w:widowControl w:val="false"/><w:suppressAutoHyphens w:val="true"/><w:spacing w:before="0" w:after="0"/><w:jc w:val="left"/><w:rPr><w:color w:val="000000" w:themeColor="text1"/><w:sz w:val="52"/><w:szCs w:val="52"/></w:rPr></w:pPr><w:r><w:rPr><w:color w:val="000000" w:themeColor="text1"/><w:sz w:val="52"/><w:szCs w:val="52"/></w:rPr></w:r></w:p></w:tc><w:tc><w:tcPr><w:tcW w:w="1439" w:type="dxa"/><w:tcBorders><w:top w:val="nil"/><w:bottom w:val="nil"/><w:right w:val="nil"/></w:tcBorders><w:vAlign w:val="center"/></w:tcPr><w:p><w:pPr><w:pStyle w:val="Style38"/><w:widowControl w:val="false"/><w:suppressAutoHyphens w:val="true"/><w:spacing w:before="0" w:after="0"/><w:rPr><w:lang w:val="en-US"/></w:rPr></w:pPr><w:r><w:rPr><w:lang w:val="en-US"/></w:rPr></w:r></w:p></w:tc><w:tc><w:tcPr><w:tcW w:w="45" w:type="dxa"/><w:tcBorders><w:top w:val="nil"/><w:left w:val="nil"/><w:bottom w:val="nil"/><w:right w:val="nil"/></w:tcBorders></w:tcPr><w:p><w:pPr><w:pStyle w:val="Normal"/><w:widowControl w:val="false"/><w:suppressAutoHyphens w:val="true"/><w:spacing w:before="0" w:after="120"/><w:jc w:val="left"/><w:rPr><w:rFonts w:eastAsia="Baskerville Old Face" w:cs=""/><w:kern w:val="0"/><w:sz w:val="22"/><w:szCs w:val="22"/><w:lang w:val="ru-RU" w:eastAsia="en-US" w:bidi="ar-SA"/></w:rPr></w:pPr><w:r><w:rPr><w:rFonts w:eastAsia="Baskerville Old Face" w:cs=""/><w:kern w:val="0"/><w:sz w:val="22"/><w:szCs w:val="22"/><w:lang w:val="ru-RU" w:eastAsia="en-US" w:bidi="ar-SA"/></w:rPr></w:r></w:p></w:tc></w:tr><w:tr><w:trPr><w:trHeight w:val="80" w:hRule="atLeast"/></w:trPr><w:tc><w:tcPr><w:tcW w:w="13002" w:type="dxa"/><w:gridSpan w:val="6"/><w:tcBorders><w:top w:val="nil"/><w:left w:val="nil"/><w:bottom w:val="thinThickSmallGap" w:sz="24" w:space="0" w:color="000000"/><w:right w:val="nil"/></w:tcBorders><w:vAlign w:val="center"/></w:tcPr><w:p><w:pPr><w:pStyle w:val="NoSpacing"/><w:widowControl w:val="false"/><w:suppressAutoHyphens w:val="true"/><w:spacing w:before="0" w:after="0"/><w:jc w:val="left"/><w:rPr><w:rFonts w:ascii="Baskerville Old Face" w:hAnsi="Baskerville Old Face" w:eastAsia="Baskerville Old Face" w:cs=""/><w:kern w:val="0"/><w:sz w:val="22"/><w:szCs w:val="22"/><w:lang w:val="ru-RU" w:eastAsia="en-US" w:bidi="ar-SA"/></w:rPr></w:pPr><w:r><w:rPr><w:rFonts w:eastAsia="Baskerville Old Face" w:cs=""/><w:kern w:val="0"/><w:sz w:val="22"/><w:szCs w:val="22"/><w:lang w:val="ru-RU" w:eastAsia="en-US" w:bidi="ar-SA"/></w:rPr></w:r></w:p></w:tc></w:tr><w:tr><w:trPr><w:trHeight w:val="180" w:hRule="atLeast"/></w:trPr><w:tc><w:tcPr><w:tcW w:w="13002" w:type="dxa"/><w:gridSpan w:val="6"/><w:tcBorders><w:top w:val="thinThickSmallGap" w:sz="24" w:space="0" w:color="000000"/><w:left w:val="nil"/><w:bottom w:val="nil"/><w:right w:val="nil"/></w:tcBorders><w:vAlign w:val="center"/></w:tcPr><w:p><w:pPr><w:pStyle w:val="NoSpacing"/><w:widowControl w:val="false"/><w:suppressAutoHyphens w:val="true"/><w:spacing w:before="0" w:after="0"/><w:jc w:val="left"/><w:rPr><w:rFonts w:ascii="Baskerville Old Face" w:hAnsi="Baskerville Old Face" w:eastAsia="Baskerville Old Face" w:cs=""/><w:kern w:val="0"/><w:sz w:val="22"/><w:szCs w:val="22"/><w:lang w:val="ru-RU" w:eastAsia="en-US" w:bidi="ar-SA"/></w:rPr></w:pPr><w:r><w:rPr><w:rFonts w:eastAsia="Baskerville Old Face" w:cs=""/><w:kern w:val="0"/><w:sz w:val="22"/><w:szCs w:val="22"/><w:lang w:val="ru-RU" w:eastAsia="en-US" w:bidi="ar-SA"/></w:rPr></w:r></w:p></w:tc></w:tr><w:tr><w:trPr><w:trHeight w:val="180" w:hRule="atLeast"/></w:trPr><w:tc><w:tcPr><w:tcW w:w="13002" w:type="dxa"/><w:gridSpan w:val="6"/><w:tcBorders><w:top w:val="thinThickSmallGap" w:sz="24" w:space="0" w:color="000000"/><w:left w:val="nil"/><w:bottom w:val="nil"/><w:right w:val="nil"/></w:tcBorders><w:vAlign w:val="center"/></w:tcPr><w:p><w:pPr><w:pStyle w:val="NoSpacing"/><w:widowControl w:val="false"/><w:suppressAutoHyphens w:val="true"/><w:spacing w:before="0" w:after="0"/><w:jc w:val="left"/><w:rPr><w:rFonts w:ascii="Baskerville Old Face" w:hAnsi="Baskerville Old Face" w:eastAsia="Baskerville Old Face" w:cs=""/><w:kern w:val="0"/><w:sz w:val="22"/><w:szCs w:val="22"/><w:lang w:val="ru-RU" w:eastAsia="en-US" w:bidi="ar-SA"/></w:rPr></w:pPr><w:r><w:rPr><w:rFonts w:eastAsia="Baskerville Old Face" w:cs=""/><w:kern w:val="0"/><w:sz w:val="22"/><w:szCs w:val="22"/><w:lang w:val="ru-RU" w:eastAsia="en-US" w:bidi="ar-SA"/></w:rPr></w:r></w:p></w:tc></w:tr><w:tr><w:trPr><w:trHeight w:val="5508" w:hRule="atLeast"/></w:trPr><w:tc><w:tcPr><w:tcW w:w="4172" w:type="dxa"/><w:gridSpan w:val="2"/><w:vMerge w:val="restart"/><w:tcBorders><w:top w:val="nil"/><w:left w:val="nil"/><w:bottom w:val="nil"/><w:right w:val="nil"/></w:tcBorders></w:tcPr><w:tbl><w:tblPr><w:tblStyle w:val="a3"/><w:tblW w:w="3999" w:type="dxa"/><w:jc w:val="left"/><w:tblInd w:w="0" w:type="dxa"/><w:tblLayout w:type="fixed"/><w:tblCellMar><w:top w:w="0" w:type="dxa"/><w:left w:w="108" w:type="dxa"/><w:bottom w:w="0" w:type="dxa"/><w:right w:w="108" w:type="dxa"/></w:tblCellMar><w:tblLook w:firstRow="1" w:noVBand="1" w:lastRow="0" w:firstColumn="1" w:lastColumn="0" w:noHBand="0" w:val="04a0"/></w:tblPr><w:tblGrid><w:gridCol w:w="3999"/></w:tblGrid><w:tr><w:trPr><w:trHeight w:val="6190" w:hRule="atLeast"/></w:trPr><w:tc><w:tcPr><w:tcW w:w="3999" w:type="dxa"/><w:tcBorders></w:tcBorders></w:tcPr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8"/><w:szCs w:val="28"/><w:bdr w:val="single" w:sz="4" w:space="0" w:color="000000"/><w:lang w:val="en-US" w:eastAsia="en-US" w:bidi="ar-SA"/></w:rPr><w:t>Hi!</w:t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2"/><w:szCs w:val="22"/><w:bdr w:val="single" w:sz="4" w:space="0" w:color="000000"/><w:lang w:val="ru-RU" w:eastAsia="en-US" w:bidi="ar-SA"/></w:rPr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8"/><w:szCs w:val="28"/><w:bdr w:val="single" w:sz="4" w:space="0" w:color="000000"/><w:lang w:val="en-US" w:eastAsia="en-US" w:bidi="ar-SA"/></w:rPr><w:t>Our company, ***, is engaged in the registration of intellectual property (trademarks, patents, inventions).</w:t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2"/><w:szCs w:val="22"/><w:bdr w:val="single" w:sz="4" w:space="0" w:color="000000"/><w:lang w:val="ru-RU" w:eastAsia="en-US" w:bidi="ar-SA"/></w:rPr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8"/><w:szCs w:val="28"/><w:bdr w:val="single" w:sz="4" w:space="0" w:color="000000"/><w:lang w:val="en-US" w:eastAsia="en-US" w:bidi="ar-SA"/></w:rPr><w:t>We are a federal company; we work all over Russia.</w:t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2"/><w:szCs w:val="22"/><w:bdr w:val="single" w:sz="4" w:space="0" w:color="000000"/><w:lang w:val="ru-RU" w:eastAsia="en-US" w:bidi="ar-SA"/></w:rPr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8"/><w:szCs w:val="28"/><w:bdr w:val="single" w:sz="4" w:space="0" w:color="000000"/><w:lang w:val="en-US" w:eastAsia="en-US" w:bidi="ar-SA"/></w:rPr><w:t>We decided to look for another creative manager in our team.</w:t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2"/><w:szCs w:val="22"/><w:bdr w:val="single" w:sz="4" w:space="0" w:color="000000"/><w:lang w:val="ru-RU" w:eastAsia="en-US" w:bidi="ar-SA"/></w:rPr></w:r></w:p><w:p><w:pPr><w:pStyle w:val="Style28"/><w:widowControl/><w:spacing w:lineRule="auto" w:line="276" w:before="0" w:after="0"/><w:jc w:val="left"/><w:rPr><w:rFonts w:cs="Times New Roman"/><w:b/><w:b/><w:bCs w:val="false"/><w:sz w:val="28"/><w:szCs w:val="28"/><w:bdr w:val="single" w:sz="4" w:space="0" w:color="000000"/><w:lang w:val="en-US"/></w:rPr></w:pPr><w:r><w:rPr><w:rFonts w:eastAsia="Baskerville Old Face" w:cs="Times New Roman"/><w:b/><w:bCs w:val="false"/><w:kern w:val="0"/><w:sz w:val="28"/><w:szCs w:val="28"/><w:bdr w:val="single" w:sz="4" w:space="0" w:color="000000"/><w:lang w:val="en-US" w:eastAsia="en-US" w:bidi="ar-SA"/></w:rPr><w:t>What will you do:</w:t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2"/><w:szCs w:val="22"/><w:bdr w:val="single" w:sz="4" w:space="0" w:color="000000"/><w:lang w:val="ru-RU" w:eastAsia="en-US" w:bidi="ar-SA"/></w:rPr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8"/><w:szCs w:val="28"/><w:bdr w:val="single" w:sz="4" w:space="0" w:color="000000"/><w:lang w:val="en-US" w:eastAsia="en-US" w:bidi="ar-SA"/></w:rPr><w:t>- develop and refine customer logos.</w:t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8"/><w:szCs w:val="28"/><w:bdr w:val="single" w:sz="4" w:space="0" w:color="000000"/><w:lang w:val="en-US" w:eastAsia="en-US" w:bidi="ar-SA"/></w:rPr><w:t>- communication with clients</w:t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8"/><w:szCs w:val="28"/><w:bdr w:val="single" w:sz="4" w:space="0" w:color="000000"/><w:lang w:val="en-US" w:eastAsia="en-US" w:bidi="ar-SA"/></w:rPr><w:t>- come up with various design concepts</w:t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8"/><w:szCs w:val="28"/><w:bdr w:val="single" w:sz="4" w:space="0" w:color="000000"/><w:lang w:val="en-US" w:eastAsia="en-US" w:bidi="ar-SA"/></w:rPr><w:t>- generate ideas</w:t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2"/><w:szCs w:val="22"/><w:bdr w:val="single" w:sz="4" w:space="0" w:color="000000"/><w:lang w:val="ru-RU" w:eastAsia="en-US" w:bidi="ar-SA"/></w:rPr></w:r></w:p><w:p><w:pPr><w:pStyle w:val="Style28"/><w:widowControl/><w:spacing w:lineRule="auto" w:line="276" w:before="0" w:after="0"/><w:jc w:val="left"/><w:rPr><w:rFonts w:cs="Times New Roman"/><w:b/><w:b/><w:bCs w:val="false"/><w:sz w:val="28"/><w:szCs w:val="28"/><w:bdr w:val="single" w:sz="4" w:space="0" w:color="000000"/><w:lang w:val="en-US"/></w:rPr></w:pPr><w:r><w:rPr><w:rFonts w:eastAsia="Baskerville Old Face" w:cs="Times New Roman"/><w:b/><w:bCs w:val="false"/><w:kern w:val="0"/><w:sz w:val="28"/><w:szCs w:val="28"/><w:bdr w:val="single" w:sz="4" w:space="0" w:color="000000"/><w:lang w:val="en-US" w:eastAsia="en-US" w:bidi="ar-SA"/></w:rPr><w:t>Our requirements</w:t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2"/><w:szCs w:val="22"/><w:bdr w:val="single" w:sz="4" w:space="0" w:color="000000"/><w:lang w:val="ru-RU" w:eastAsia="en-US" w:bidi="ar-SA"/></w:rPr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8"/><w:szCs w:val="28"/><w:bdr w:val="single" w:sz="4" w:space="0" w:color="000000"/><w:lang w:val="en-US" w:eastAsia="en-US" w:bidi="ar-SA"/></w:rPr><w:t>- work experience as an illustrator, designer, etc.</w:t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8"/><w:szCs w:val="28"/><w:bdr w:val="single" w:sz="4" w:space="0" w:color="000000"/><w:lang w:val="en-US" w:eastAsia="en-US" w:bidi="ar-SA"/></w:rPr><w:t>- ability to work in Adobe Photoshop, Adobe Illustrator, Corel Draw.</w:t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8"/><w:szCs w:val="28"/><w:bdr w:val="single" w:sz="4" w:space="0" w:color="000000"/><w:lang w:val="en-US" w:eastAsia="en-US" w:bidi="ar-SA"/></w:rPr><w:t>- attention to detail.</w:t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8"/><w:szCs w:val="28"/><w:bdr w:val="single" w:sz="4" w:space="0" w:color="000000"/><w:lang w:val="en-US" w:eastAsia="en-US" w:bidi="ar-SA"/></w:rPr><w:t>- ability to think outside the box</w:t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8"/><w:szCs w:val="28"/><w:bdr w:val="single" w:sz="4" w:space="0" w:color="000000"/><w:lang w:val="en-US" w:eastAsia="en-US" w:bidi="ar-SA"/></w:rPr><w:t>- ability to communicate with people diplomatically and productively</w:t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2"/><w:szCs w:val="22"/><w:bdr w:val="single" w:sz="4" w:space="0" w:color="000000"/><w:lang w:val="ru-RU" w:eastAsia="en-US" w:bidi="ar-SA"/></w:rPr></w:r></w:p><w:p><w:pPr><w:pStyle w:val="Style28"/><w:widowControl/><w:spacing w:lineRule="auto" w:line="276" w:before="0" w:after="0"/><w:jc w:val="left"/><w:rPr><w:rFonts w:cs="Times New Roman"/><w:b/><w:b/><w:bCs w:val="false"/><w:sz w:val="28"/><w:szCs w:val="28"/><w:bdr w:val="single" w:sz="4" w:space="0" w:color="000000"/><w:lang w:val="en-US"/></w:rPr></w:pPr><w:r><w:rPr><w:rFonts w:eastAsia="Baskerville Old Face" w:cs="Times New Roman"/><w:b/><w:bCs w:val="false"/><w:kern w:val="0"/><w:sz w:val="28"/><w:szCs w:val="28"/><w:bdr w:val="single" w:sz="4" w:space="0" w:color="000000"/><w:lang w:val="en-US" w:eastAsia="en-US" w:bidi="ar-SA"/></w:rPr><w:t>The minimum salary level is 35,000 rubles.</w:t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2"/><w:szCs w:val="22"/><w:bdr w:val="single" w:sz="4" w:space="0" w:color="000000"/><w:lang w:val="ru-RU" w:eastAsia="en-US" w:bidi="ar-SA"/></w:rPr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8"/><w:szCs w:val="28"/><w:bdr w:val="single" w:sz="4" w:space="0" w:color="000000"/><w:lang w:val="en-US" w:eastAsia="en-US" w:bidi="ar-SA"/></w:rPr><w:t>If you are ready to consider our offer, take the following steps:</w:t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2"/><w:szCs w:val="22"/><w:bdr w:val="single" w:sz="4" w:space="0" w:color="000000"/><w:lang w:val="ru-RU" w:eastAsia="en-US" w:bidi="ar-SA"/></w:rPr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8"/><w:szCs w:val="28"/><w:bdr w:val="single" w:sz="4" w:space="0" w:color="000000"/><w:lang w:val="en-US" w:eastAsia="en-US" w:bidi="ar-SA"/></w:rPr><w:t>1. Leave your feedback</w:t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2"/><w:szCs w:val="22"/><w:bdr w:val="single" w:sz="4" w:space="0" w:color="000000"/><w:lang w:val="ru-RU" w:eastAsia="en-US" w:bidi="ar-SA"/></w:rPr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8"/><w:szCs w:val="28"/><w:bdr w:val="single" w:sz="4" w:space="0" w:color="000000"/><w:lang w:val="en-US" w:eastAsia="en-US" w:bidi="ar-SA"/></w:rPr><w:t>2. Attach your portfolio in the cover letter.</w:t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2"/><w:szCs w:val="22"/><w:bdr w:val="single" w:sz="4" w:space="0" w:color="000000"/><w:lang w:val="ru-RU" w:eastAsia="en-US" w:bidi="ar-SA"/></w:rPr></w:r></w:p><w:p><w:pPr><w:pStyle w:val="Style28"/><w:widowControl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eastAsia="Baskerville Old Face" w:cs="Times New Roman"/><w:kern w:val="0"/><w:sz w:val="28"/><w:szCs w:val="28"/><w:bdr w:val="single" w:sz="4" w:space="0" w:color="000000"/><w:lang w:val="en-US" w:eastAsia="en-US" w:bidi="ar-SA"/></w:rPr><w:t>We are waiting for you!</w:t></w:r></w:p><w:p><w:pPr><w:pStyle w:val="Style28"/><w:widowControl w:val="false"/><w:suppressAutoHyphens w:val="true"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w:rFonts w:cs="Times New Roman"/><w:sz w:val="28"/><w:szCs w:val="28"/><w:bdr w:val="single" w:sz="4" w:space="0" w:color="000000"/><w:lang w:val="en-US"/></w:rPr></w:r></w:p><w:p><w:pPr><w:pStyle w:val="Style28"/><w:widowControl w:val="false"/><w:suppressAutoHyphens w:val="true"/><w:spacing w:lineRule="auto" w:line="276" w:before="0" w:after="0"/><w:jc w:val="left"/><w:rPr><w:rFonts w:cs="Times New Roman"/><w:b/><w:b/><w:bCs w:val="false"/><w:sz w:val="28"/><w:szCs w:val="28"/><w:bdr w:val="single" w:sz="4" w:space="0" w:color="000000"/><w:lang w:val="en-US"/></w:rPr></w:pPr><w:r><w:rPr><w:rFonts w:cs="Times New Roman"/><w:sz w:val="28"/><w:szCs w:val="28"/><w:bdr w:val="single" w:sz="4" w:space="0" w:color="000000"/><w:lang w:val="en-US"/></w:rPr></w:r></w:p><w:p><w:pPr><w:pStyle w:val="Style28"/><w:widowControl w:val="false"/><w:suppressAutoHyphens w:val="true"/><w:spacing w:lineRule="auto" w:line="276" w:before="0" w:after="0"/><w:jc w:val="left"/><w:rPr><w:rFonts w:cs="Times New Roman"/><w:sz w:val="28"/><w:szCs w:val="28"/><w:bdr w:val="single" w:sz="4" w:space="0" w:color="000000"/><w:lang w:val="en-US"/></w:rPr></w:pPr><w:r><w:rPr></w:rPr></w:r></w:p></w:tc></w:tr></w:tbl><w:p><w:pPr><w:pStyle w:val="Style28"/><w:widowControl w:val="false"/><w:spacing w:lineRule="auto" w:line="276"/><w:rPr><w:rFonts w:cs="Times New Roman"/><w:sz w:val="28"/><w:szCs w:val="28"/><w:bdr w:val="single" w:sz="4" w:space="0" w:color="000000"/><w:lang w:val="en-US"/></w:rPr></w:pPr><w:r><w:rPr><w:rFonts w:cs="Times New Roman"/><w:sz w:val="28"/><w:szCs w:val="28"/><w:bdr w:val="single" w:sz="4" w:space="0" w:color="000000"/><w:lang w:val="en-US"/></w:rPr></w:r></w:p><w:p><w:pPr><w:pStyle w:val="Style28"/><w:widowControl w:val="false"/><w:spacing w:lineRule="auto" w:line="276"/><w:rPr><w:color w:val="000000" w:themeColor="text1"/><w:sz w:val="12"/><w:szCs w:val="12"/><w:lang w:val="en-US"/></w:rPr></w:pPr><w:r><w:rPr><w:color w:val="000000" w:themeColor="text1"/><w:sz w:val="12"/><w:szCs w:val="12"/><w:lang w:val="en-US"/></w:rPr></w:r></w:p><w:p><w:pPr><w:pStyle w:val="Style30"/><w:widowControl w:val="false"/><w:rPr><w:lang w:val="en-US"/></w:rPr></w:pPr><w:r><w:rPr><w:lang w:val="en-US"/></w:rPr></w:r></w:p><w:p><w:pPr><w:pStyle w:val="NoSpacing"/><w:widowControl w:val="false"/><w:rPr><w:lang w:val="en-US"/></w:rPr></w:pPr><w:r><w:rPr><w:lang w:val="en-US"/></w:rPr></w:r></w:p><w:p><w:pPr><w:pStyle w:val="Normal"/><w:widowControl w:val="false"/><w:spacing w:before="0" w:after="120"/><w:rPr><w:color w:val="000000" w:themeColor="text1"/><w:lang w:val="en-US"/></w:rPr></w:pPr><w:r><w:rPr><w:color w:val="000000" w:themeColor="text1"/><w:lang w:val="en-US"/></w:rPr></w:r></w:p></w:tc><w:tc><w:tcPr><w:tcW w:w="238" w:type="dxa"/><w:tcBorders><w:top w:val="nil"/><w:left w:val="nil"/><w:bottom w:val="nil"/><w:right w:val="nil"/></w:tcBorders><w:vAlign w:val="center"/></w:tcPr><w:p><w:pPr><w:pStyle w:val="Normal"/><w:widowControl w:val="false"/><w:suppressAutoHyphens w:val="true"/><w:spacing w:before="0" w:after="120"/><w:jc w:val="center"/><w:rPr><w:color w:val="000000" w:themeColor="text1"/><w:lang w:val="en-US"/></w:rPr></w:pPr><w:r><w:rPr><w:color w:val="000000" w:themeColor="text1"/><w:lang w:val="en-US"/></w:rPr></w:r></w:p></w:tc><w:tc><w:tcPr><w:tcW w:w="8592" w:type="dxa"/><w:gridSpan w:val="3"/><w:tcBorders><w:top w:val="nil"/><w:left w:val="nil"/><w:bottom w:val="nil"/><w:right w:val="nil"/></w:tcBorders></w:tcPr><w:p><w:pPr><w:pStyle w:val="NoSpacing"/><w:widowControl w:val="false"/><w:suppressAutoHyphens w:val="true"/><w:spacing w:before="0" w:after="0"/><w:jc w:val="left"/><w:rPr><w:rFonts w:ascii="Georgia Pro Black" w:hAnsi="Georgia Pro Black" w:asciiTheme="majorHAnsi" w:hAnsiTheme="majorHAnsi"/><w:color w:val="000000" w:themeColor="text1"/><w:sz w:val="36"/><w:szCs w:val="36"/></w:rPr></w:pPr><w:r><w:rPr></w:rPr><w:drawing><wp:inline distT="0" distB="0" distL="0" distR="0"><wp:extent cx="5380990" cy="3582670"/><wp:effectExtent l="0" t="0" r="0" b="0"/><wp:docPr id="2" name="Изображение1" descr=""></wp:docPr><wp:cNvGraphicFramePr><a:graphicFrameLocks xmlns:a="http://schemas.openxmlformats.org/drawingml/2006/main" noChangeAspect="1"/></wp:cNvGraphicFramePr><a:graphic xmlns:a="http://schemas.openxmlformats.org/drawingml/2006/main"><a:graphicData uri="http://schemas.openxmlformats.org/drawingml/2006/picture"><pic:pic xmlns:pic="http://schemas.openxmlformats.org/drawingml/2006/picture"><pic:nvPicPr><pic:cNvPr id="2" name="Изображение1" descr=""></pic:cNvPr><pic:cNvPicPr><a:picLocks noChangeAspect="1" noChangeArrowheads="1"/></pic:cNvPicPr></pic:nvPicPr><pic:blipFill><a:blip r:embed="rId3"></a:blip><a:stretch><a:fillRect/></a:stretch></pic:blipFill><pic:spPr bwMode="auto"><a:xfrm><a:off x="0" y="0"/><a:ext cx="5380990" cy="3582670"/></a:xfrm><a:prstGeom prst="rect"><a:avLst/></a:prstGeom></pic:spPr></pic:pic></a:graphicData></a:graphic></wp:inline></w:drawing></w:r></w:p></w:tc></w:tr><w:tr><w:trPr><w:trHeight w:val="728" w:hRule="atLeast"/></w:trPr><w:tc><w:tcPr><w:tcW w:w="4172" w:type="dxa"/><w:gridSpan w:val="2"/><w:vMerge w:val="continue"/><w:tcBorders><w:top w:val="nil"/><w:left w:val="nil"/><w:bottom w:val="nil"/><w:right w:val="nil"/></w:tcBorders></w:tcPr><w:p><w:pPr><w:pStyle w:val="Style37"/><w:widowControl w:val="false"/><w:suppressAutoHyphens w:val="true"/><w:spacing w:before="0" w:after="0"/><w:jc w:val="left"/><w:rPr><w:color w:val="000000" w:themeColor="text1"/></w:rPr></w:pPr><w:r><w:rPr><w:color w:val="000000" w:themeColor="text1"/></w:rPr></w:r></w:p></w:tc><w:tc><w:tcPr><w:tcW w:w="238" w:type="dxa"/><w:vMerge w:val="restart"/><w:tcBorders><w:top w:val="nil"/><w:left w:val="nil"/><w:right w:val="nil"/></w:tcBorders><w:vAlign w:val="center"/></w:tcPr><w:p><w:pPr><w:pStyle w:val="Normal"/><w:widowControl w:val="false"/><w:suppressAutoHyphens w:val="true"/><w:spacing w:before="0" w:after="120"/><w:jc w:val="center"/><w:rPr><w:color w:val="000000" w:themeColor="text1"/></w:rPr></w:pPr><w:r><w:rPr><w:color w:val="000000" w:themeColor="text1"/></w:rPr></w:r></w:p></w:tc><w:tc><w:tcPr><w:tcW w:w="8592" w:type="dxa"/><w:gridSpan w:val="3"/><w:tcBorders><w:top w:val="nil"/><w:left w:val="nil"/><w:bottom w:val="nil"/><w:right w:val="nil"/></w:tcBorders><w:vAlign w:val="center"/></w:tcPr><w:p><w:pPr><w:pStyle w:val="Style37"/><w:widowControl w:val="false"/><w:suppressAutoHyphens w:val="true"/><w:spacing w:before="0" w:after="0"/><w:jc w:val="left"/><w:rPr><w:rFonts w:eastAsia="Baskerville Old Face" w:cs=""/><w:kern w:val="0"/><w:szCs w:val="22"/><w:lang w:val="ru-RU" w:eastAsia="en-US"/></w:rPr></w:pPr><w:r><w:rPr><w:rFonts w:eastAsia="Baskerville Old Face" w:cs=""/><w:kern w:val="0"/><w:szCs w:val="22"/><w:lang w:val="ru-RU" w:eastAsia="en-US" w:bidi="ru-RU"/></w:rPr><w:t xml:space="preserve"> </w:t></w:r></w:p></w:tc></w:tr><w:tr><w:trPr><w:trHeight w:val="1709" w:hRule="atLeast"/></w:trPr><w:tc><w:tcPr><w:tcW w:w="4172" w:type="dxa"/><w:gridSpan w:val="2"/><w:vMerge w:val="continue"/><w:tcBorders><w:top w:val="nil"/><w:left w:val="nil"/><w:bottom w:val="nil"/><w:right w:val="nil"/></w:tcBorders></w:tcPr><w:p><w:pPr><w:pStyle w:val="Style37"/><w:widowControl w:val="false"/><w:suppressAutoHyphens w:val="true"/><w:spacing w:before="0" w:after="0"/><w:jc w:val="left"/><w:rPr><w:color w:val="000000" w:themeColor="text1"/></w:rPr></w:pPr><w:r><w:rPr><w:color w:val="000000" w:themeColor="text1"/></w:rPr></w:r></w:p></w:tc><w:tc><w:tcPr><w:tcW w:w="238" w:type="dxa"/><w:vMerge w:val="continue"/><w:tcBorders><w:left w:val="nil"/><w:right w:val="nil"/></w:tcBorders><w:vAlign w:val="center"/></w:tcPr><w:p><w:pPr><w:pStyle w:val="Normal"/><w:widowControl w:val="false"/><w:suppressAutoHyphens w:val="true"/><w:spacing w:before="0" w:after="120"/><w:jc w:val="center"/><w:rPr><w:color w:val="000000" w:themeColor="text1"/></w:rPr></w:pPr><w:r><w:rPr><w:color w:val="000000" w:themeColor="text1"/></w:rPr></w:r></w:p></w:tc><w:tc><w:tcPr><w:tcW w:w="8592" w:type="dxa"/><w:gridSpan w:val="3"/><w:tcBorders><w:top w:val="nil"/><w:left w:val="nil"/><w:bottom w:val="nil"/><w:right w:val="nil"/></w:tcBorders><w:vAlign w:val="center"/></w:tcPr><w:p><w:pPr><w:pStyle w:val="NoSpacing"/><w:widowControl w:val="false"/><w:suppressAutoHyphens w:val="true"/><w:spacing w:before="0" w:after="0"/><w:jc w:val="left"/><w:rPr><w:rFonts w:ascii="Times New Roman" w:hAnsi="Times New Roman"/></w:rPr></w:pPr><w:r><w:rPr><w:rFonts w:ascii="Times New Roman" w:hAnsi="Times New Roman"/></w:rPr></w:r></w:p><w:p><w:pPr><w:pStyle w:val="Style33"/><w:widowControl w:val="false"/><w:suppressAutoHyphens w:val="true"/><w:spacing w:before="0" w:after="0"/><w:jc w:val="left"/><w:rPr><w:rFonts w:eastAsia="Baskerville Old Face" w:cs=""/><w:kern w:val="0"/><w:szCs w:val="22"/><w:lang w:val="ru-RU" w:eastAsia="en-US" w:bidi="ar-SA"/></w:rPr></w:pPr><w:sdt><w:sdtPr></w:sdtPr><w:sdtContent><w:r><w:rPr><w:rFonts w:eastAsia="Baskerville Old Face" w:cs=""/><w:kern w:val="0"/><w:szCs w:val="22"/><w:lang w:val="ru-RU" w:eastAsia="en-US" w:bidi="ar-SA"/></w:rPr></w:r><w:r><w:rPr><w:rFonts w:eastAsia="Baskerville Old Face" w:cs=""/><w:kern w:val="0"/><w:szCs w:val="22"/><w:lang w:val="ru-RU" w:eastAsia="en-US" w:bidi="ar-SA"/></w:rPr><mc:AlternateContent><mc:Choice Requires="wps"><w:drawing><wp:anchor behindDoc="0" distT="0" distB="0" distL="114300" distR="114300" simplePos="0" locked="0" layoutInCell="1" allowOverlap="1" relativeHeight="4"><wp:simplePos x="0" y="0"/><wp:positionH relativeFrom="margin"><wp:posOffset>-68580</wp:posOffset></wp:positionH><wp:positionV relativeFrom="paragraph"><wp:posOffset>820420</wp:posOffset></wp:positionV><wp:extent cx="2625090" cy="2530475"/><wp:effectExtent l="0" t="0" r="0" b="0"/><wp:wrapSquare wrapText="bothSides"/><wp:docPr id="3" name="Врезка1"></wp:docPr><a:graphic xmlns:a="http://schemas.openxmlformats.org/drawingml/2006/main"><a:graphicData uri="http://schemas.microsoft.com/office/word/2010/wordprocessingShape"><wps:wsp><wps:cNvSpPr/><wps:spPr><a:xfrm><a:off x="0" y="0"/><a:ext cx="2625120" cy="2530440"/></a:xfrm><a:prstGeom prst="rect"><a:avLst></a:avLst></a:prstGeom><a:noFill/><a:ln w="0"><a:noFill/></a:ln></wps:spPr><wps:style><a:lnRef idx="0"/><a:fillRef idx="0"/><a:effectRef idx="0"/><a:fontRef idx="minor"/></wps:style><wps:txbx><w:txbxContent><w:tbl><w:tblPr><w:tblStyle w:val="a3"/><w:tblW w:w="4134" w:type="dxa"/><w:jc w:val="left"/><w:tblInd w:w="0" w:type="dxa"/><w:tblLayout w:type="fixed"/><w:tblCellMar><w:top w:w="0" w:type="dxa"/><w:left w:w="108" w:type="dxa"/><w:bottom w:w="0" w:type="dxa"/><w:right w:w="108" w:type="dxa"/></w:tblCellMar><w:tblLook w:firstRow="1" w:noVBand="1" w:lastRow="0" w:firstColumn="1" w:lastColumn="0" w:noHBand="0" w:val="04a0"/></w:tblPr><w:tblGrid><w:gridCol w:w="4134"/></w:tblGrid><w:tr><w:trPr><w:trHeight w:val="3722" w:hRule="atLeast"/></w:trPr><w:tc><w:tcPr><w:tcW w:w="4134" w:type="dxa"/><w:tcBorders></w:tcBorders></w:tcPr><w:p><w:pPr><w:pStyle w:val="Normal"/><w:widowControl w:val="false"/><w:suppressAutoHyphens w:val="true"/><w:spacing w:before="0" w:after="120"/><w:jc w:val="left"/><w:rPr><w:rFonts w:eastAsia="Baskerville Old Face" w:cs=""/><w:kern w:val="0"/><w:sz w:val="22"/><w:szCs w:val="22"/><w:lang w:val="ru-RU" w:eastAsia="en-US" w:bidi="ar-SA"/></w:rPr></w:pPr><w:r><w:rPr></w:rPr></w:r></w:sdtContent></w:sdt></w:p><w:p><w:pPr><w:pStyle w:val="Normal"/><w:widowControl w:val="false"/><w:suppressAutoHyphens w:val="true"/><w:spacing w:before="0" w:after="120"/><w:jc w:val="left"/><w:rPr><w:b/><w:b/><w:bCs/><w:sz w:val="28"/><w:szCs w:val="28"/><w:u w:val="single"/><w:lang w:val="en-US"/></w:rPr></w:pPr><w:r><w:rPr></w:rPr></w:r></w:p></w:tc></w:tr></w:tbl><w:p><w:pPr><w:pStyle w:val="Style41"/><w:spacing w:before="0" w:after="120"/><w:rPr></w:rPr></w:pPr><w:r><w:rPr></w:rPr></w:r></w:p></w:txbxContent></wps:txbx><wps:bodyPr lIns="0" rIns="0" tIns="0" bIns="0" anchor="t"><a:spAutoFit/></wps:bodyPr></wps:wsp></a:graphicData></a:graphic></wp:anchor></w:drawing></mc:Choice><mc:Fallback><w:pict><v:rect id="shape_0" ID="Врезка1" path="m0,0l-2147483645,0l-2147483645,-2147483646l0,-2147483646xe" fillcolor="white" stroked="f" o:allowincell="t" style="position:absolute;margin-left:-5.4pt;margin-top:64.6pt;width:206.65pt;height:199.2pt;mso-wrap-style:none;v-text-anchor:middle;mso-position-horizontal-relative:margin"><v:fill o:detectmouseclick="t" type="solid" color2="black" opacity="0"/><v:stroke color="#3465a4" joinstyle="round" endcap="flat"/><v:textbox><w:txbxContent><w:tbl><w:tblPr><w:tblStyle w:val="a3"/><w:tblW w:w="4134" w:type="dxa"/><w:jc w:val="left"/><w:tblInd w:w="0" w:type="dxa"/><w:tblLayout w:type="fixed"/><w:tblCellMar><w:top w:w="0" w:type="dxa"/><w:left w:w="108" w:type="dxa"/><w:bottom w:w="0" w:type="dxa"/><w:right w:w="108" w:type="dxa"/></w:tblCellMar><w:tblLook w:firstRow="1" w:noVBand="1" w:lastRow="0" w:firstColumn="1" w:lastColumn="0" w:noHBand="0" w:val="04a0"/></w:tblPr><w:tblGrid><w:gridCol w:w="4134"/></w:tblGrid><w:tr><w:trPr><w:trHeight w:val="3722" w:hRule="atLeast"/></w:trPr><w:tc><w:tcPr><w:tcW w:w="4134" w:type="dxa"/><w:tcBorders></w:tcBorders></w:tcPr><w:p><w:pPr><w:pStyle w:val="Normal"/><w:widowControl w:val="false"/><w:suppressAutoHyphens w:val="true"/><w:spacing w:before="0" w:after="120"/><w:jc w:val="left"/><w:rPr><w:rFonts w:eastAsia="Baskerville Old Face" w:cs=""/><w:kern w:val="0"/><w:sz w:val="22"/><w:szCs w:val="22"/><w:lang w:val="ru-RU" w:eastAsia="en-US" w:bidi="ar-SA"/></w:rPr></w:pPr><w:r><w:rPr></w:rPr></w:r></w:p><w:p><w:pPr><w:pStyle w:val="Normal"/><w:widowControl w:val="false"/><w:suppressAutoHyphens w:val="true"/><w:spacing w:before="0" w:after="120"/><w:jc w:val="left"/><w:rPr><w:b/><w:b/><w:bCs/><w:sz w:val="28"/><w:szCs w:val="28"/><w:u w:val="single"/><w:lang w:val="en-US"/></w:rPr></w:pPr><w:r><w:rPr></w:rPr></w:r></w:p></w:tc></w:tr></w:tbl><w:p><w:pPr><w:pStyle w:val="Style41"/><w:spacing w:before="0" w:after="120"/><w:rPr></w:rPr></w:pPr><w:r><w:rPr></w:rPr></w:r></w:p></w:txbxContent></v:textbox><w10:wrap type="square"/></v:rect></w:pict></mc:Fallback></mc:AlternateContent><mc:AlternateContent><mc:Choice Requires="wps"><w:drawing><wp:anchor behindDoc="0" distT="0" distB="0" distL="114300" distR="114300" simplePos="0" locked="0" layoutInCell="1" allowOverlap="1" relativeHeight="7"><wp:simplePos x="0" y="0"/><wp:positionH relativeFrom="margin"><wp:align>right</wp:align></wp:positionH><wp:positionV relativeFrom="paragraph"><wp:posOffset>-46355</wp:posOffset></wp:positionV><wp:extent cx="2524760" cy="2628265"/><wp:effectExtent l="0" t="0" r="0" b="0"/><wp:wrapSquare wrapText="bothSides"/><wp:docPr id="5" name="Врезка2"></wp:docPr><a:graphic xmlns:a="http://schemas.openxmlformats.org/drawingml/2006/main"><a:graphicData uri="http://schemas.microsoft.com/office/word/2010/wordprocessingShape"><wps:wsp><wps:cNvSpPr/><wps:spPr><a:xfrm><a:off x="0" y="0"/><a:ext cx="2524680" cy="2628360"/></a:xfrm><a:prstGeom prst="rect"><a:avLst></a:avLst></a:prstGeom><a:noFill/><a:ln w="0"><a:noFill/></a:ln></wps:spPr><wps:style><a:lnRef idx="0"/><a:fillRef idx="0"/><a:effectRef idx="0"/><a:fontRef idx="minor"/></wps:style><wps:txbx><w:txbxContent><w:tbl><w:tblPr><w:tblStyle w:val="a3"/><w:tblW w:w="3976" w:type="dxa"/><w:jc w:val="right"/><w:tblInd w:w="0" w:type="dxa"/><w:tblLayout w:type="fixed"/><w:tblCellMar><w:top w:w="0" w:type="dxa"/><w:left w:w="108" w:type="dxa"/><w:bottom w:w="0" w:type="dxa"/><w:right w:w="108" w:type="dxa"/></w:tblCellMar><w:tblLook w:firstRow="1" w:noVBand="1" w:lastRow="0" w:firstColumn="1" w:lastColumn="0" w:noHBand="0" w:val="04a0"/></w:tblPr><w:tblGrid><w:gridCol w:w="3976"/></w:tblGrid><w:tr><w:trPr><w:trHeight w:val="3902" w:hRule="atLeast"/></w:trPr><w:tc><w:tcPr><w:tcW w:w="3976" w:type="dxa"/><w:tcBorders></w:tcBorders></w:tcPr><w:p><w:pPr><w:pStyle w:val="Style30"/><w:widowControl w:val="false"/><w:suppressAutoHyphens w:val="true"/><w:spacing w:before="0" w:after="0"/><w:jc w:val="left"/><w:rPr><w:lang w:val="en-US"/></w:rPr></w:pPr><w:r><w:rPr><w:rFonts w:eastAsia="Baskerville Old Face" w:cs=""/><w:kern w:val="0"/><w:szCs w:val="22"/><w:lang w:val="en-US" w:eastAsia="en-US" w:bidi="ar-SA"/></w:rPr><w:t>We are looking for a sales manager with no work experience!</w:t></w:r></w:p><w:p><w:pPr><w:pStyle w:val="Style30"/><w:widowControl w:val="false"/><w:suppressAutoHyphens w:val="true"/><w:spacing w:before="0" w:after="0"/><w:jc w:val="left"/><w:rPr><w:lang w:val="en-US"/></w:rPr></w:pPr><w:r><w:rPr><w:rFonts w:eastAsia="Baskerville Old Face" w:cs=""/><w:kern w:val="0"/><w:szCs w:val="22"/><w:lang w:val="en-US" w:eastAsia="en-US" w:bidi="ar-SA"/></w:rPr><w:t>Training is included. Salary 100,000 rubles (percentage of sales).</w:t></w:r></w:p></w:tc></w:tr></w:tbl><w:p><w:pPr><w:pStyle w:val="Style41"/><w:spacing w:before="0" w:after="120"/><w:rPr></w:rPr></w:pPr><w:r><w:rPr></w:rPr></w:r></w:p></w:txbxContent></wps:txbx><wps:bodyPr lIns="0" rIns="0" tIns="0" bIns="0" anchor="t"><a:spAutoFit/></wps:bodyPr></wps:wsp></a:graphicData></a:graphic></wp:anchor></w:drawing></mc:Choice><mc:Fallback><w:pict><v:rect id="shape_0" ID="Врезка2" path="m0,0l-2147483645,0l-2147483645,-2147483646l0,-2147483646xe" fillcolor="white" stroked="f" o:allowincell="t" style="position:absolute;margin-left:221.8pt;margin-top:-3.65pt;width:198.75pt;height:206.9pt;mso-wrap-style:none;v-text-anchor:middle;mso-position-horizontal:right;mso-position-horizontal-relative:margin"><v:fill o:detectmouseclick="t" type="solid" color2="black" opacity="0"/><v:stroke color="#3465a4" joinstyle="round" endcap="flat"/><v:textbox><w:txbxContent><w:tbl><w:tblPr><w:tblStyle w:val="a3"/><w:tblW w:w="3976" w:type="dxa"/><w:jc w:val="right"/><w:tblInd w:w="0" w:type="dxa"/><w:tblLayout w:type="fixed"/><w:tblCellMar><w:top w:w="0" w:type="dxa"/><w:left w:w="108" w:type="dxa"/><w:bottom w:w="0" w:type="dxa"/><w:right w:w="108" w:type="dxa"/></w:tblCellMar><w:tblLook w:firstRow="1" w:noVBand="1" w:lastRow="0" w:firstColumn="1" w:lastColumn="0" w:noHBand="0" w:val="04a0"/></w:tblPr><w:tblGrid><w:gridCol w:w="3976"/></w:tblGrid><w:tr><w:trPr><w:trHeight w:val="3902" w:hRule="atLeast"/></w:trPr><w:tc><w:tcPr><w:tcW w:w="3976" w:type="dxa"/><w:tcBorders></w:tcBorders></w:tcPr><w:p><w:pPr><w:pStyle w:val="Style30"/><w:widowControl w:val="false"/><w:suppressAutoHyphens w:val="true"/><w:spacing w:before="0" w:after="0"/><w:jc w:val="left"/><w:rPr><w:lang w:val="en-US"/></w:rPr></w:pPr><w:r><w:rPr><w:rFonts w:eastAsia="Baskerville Old Face" w:cs=""/><w:kern w:val="0"/><w:szCs w:val="22"/><w:lang w:val="en-US" w:eastAsia="en-US" w:bidi="ar-SA"/></w:rPr><w:t>We are looking for a sales manager with no work experience!</w:t></w:r></w:p><w:p><w:pPr><w:pStyle w:val="Style30"/><w:widowControl w:val="false"/><w:suppressAutoHyphens w:val="true"/><w:spacing w:before="0" w:after="0"/><w:jc w:val="left"/><w:rPr><w:lang w:val="en-US"/></w:rPr></w:pPr><w:r><w:rPr><w:rFonts w:eastAsia="Baskerville Old Face" w:cs=""/><w:kern w:val="0"/><w:szCs w:val="22"/><w:lang w:val="en-US" w:eastAsia="en-US" w:bidi="ar-SA"/></w:rPr><w:t>Training is included. Salary 100,000 rubles (percentage of sales).</w:t></w:r></w:p></w:tc></w:tr></w:tbl><w:p><w:pPr><w:pStyle w:val="Style41"/><w:spacing w:before="0" w:after="120"/><w:rPr></w:rPr></w:pPr><w:r><w:rPr></w:rPr></w:r></w:p></w:txbxContent></v:textbox><w10:wrap type="square"/></v:rect></w:pict></mc:Fallback></mc:AlternateContent></w:r><w:r><w:rPr><w:rFonts w:eastAsia="Baskerville Old Face" w:cs=""/><w:kern w:val="0"/><w:szCs w:val="22"/><w:lang w:val="ru-RU" w:eastAsia="en-US" w:bidi="ar-SA"/></w:rPr><w:t>Other job offers</w:t></w:r></w:p><w:p><w:pPr><w:pStyle w:val="Style30"/><w:widowControl w:val="false"/><w:suppressAutoHyphens w:val="true"/><w:spacing w:before="0" w:after="0"/><w:jc w:val="left"/><w:rPr><w:rFonts w:eastAsia="Baskerville Old Face" w:cs=""/><w:kern w:val="0"/><w:szCs w:val="22"/><w:lang w:val="ru-RU" w:eastAsia="en-US" w:bidi="ar-SA"/></w:rPr></w:pPr><w:r><w:rPr><w:rFonts w:eastAsia="Baskerville Old Face" w:cs=""/><w:kern w:val="0"/><w:szCs w:val="22"/><w:lang w:val="ru-RU" w:eastAsia="en-US" w:bidi="ar-SA"/></w:rPr></w:r><w:r><mc:AlternateContent><mc:Choice Requires="wps"><w:drawing><wp:anchor behindDoc="0" distT="0" distB="0" distL="114300" distR="114300" simplePos="0" locked="0" layoutInCell="1" allowOverlap="1" relativeHeight="16"><wp:simplePos x="0" y="0"/><wp:positionH relativeFrom="margin"><wp:posOffset>-68580</wp:posOffset></wp:positionH><wp:positionV relativeFrom="paragraph"><wp:posOffset>820420</wp:posOffset></wp:positionV><wp:extent cx="2625090" cy="6708775"/><wp:effectExtent l="0" t="0" r="0" b="0"/><wp:wrapSquare wrapText="bothSides"/><wp:docPr id="7" name="Врезка3"></wp:docPr><a:graphic xmlns:a="http://schemas.openxmlformats.org/drawingml/2006/main"><a:graphicData uri="http://schemas.microsoft.com/office/word/2010/wordprocessingShape"><wps:wsp><wps:cNvSpPr txBox="1"/><wps:spPr><a:xfrm><a:off x="0" y="0"/><a:ext cx="2625090" cy="6708775"/></a:xfrm><a:prstGeom prst="rect"/><a:solidFill><a:srgbClr val="FFFFFF"><a:alpha val="0"/></a:srgbClr></a:solidFill></wps:spPr><wps:txbx><w:txbxContent><w:tbl><w:tblPr><w:tblStyle w:val="a3"/><w:tblpPr w:bottomFromText="0" w:horzAnchor="margin" w:leftFromText="180" w:rightFromText="180" w:tblpX="0" w:tblpY="1292" w:topFromText="0" w:vertAnchor="text"/><w:tblW w:w="4134" w:type="dxa"/><w:jc w:val="left"/><w:tblInd w:w="-5" w:type="dxa"/><w:tblLayout w:type="fixed"/><w:tblCellMar><w:top w:w="0" w:type="dxa"/><w:left w:w="108" w:type="dxa"/><w:bottom w:w="0" w:type="dxa"/><w:right w:w="108" w:type="dxa"/></w:tblCellMar><w:tblLook w:firstRow="1" w:noVBand="1" w:lastRow="0" w:firstColumn="1" w:lastColumn="0" w:noHBand="0" w:val="04a0"/></w:tblPr><w:tblGrid><w:gridCol w:w="4134"/></w:tblGrid><w:tr><w:trPr><w:trHeight w:val="3722" w:hRule="atLeast"/></w:trPr><w:tc><w:tcPr><w:tcW w:w="4134" w:type="dxa"/><w:tcBorders></w:tcBorders></w:tcPr><w:p><w:pPr><w:pStyle w:val="Normal"/><w:widowControl/><w:spacing w:before="0" w:after="120"/><w:jc w:val="left"/><w:rPr><w:rFonts w:eastAsia="Baskerville Old Face" w:cs=""/><w:kern w:val="0"/><w:sz w:val="22"/><w:szCs w:val="22"/><w:lang w:val="ru-RU" w:eastAsia="en-US" w:bidi="ar-SA"/></w:rPr></w:pPr><w:r><w:rPr><w:rFonts w:eastAsia="Baskerville Old Face" w:cs=""/><w:kern w:val="0"/><w:sz w:val="22"/><w:szCs w:val="22"/><w:lang w:val="ru-RU" w:eastAsia="en-US" w:bidi="ar-SA"/></w:rPr><w:drawing><wp:inline distT="0" distB="0" distL="0" distR="0"><wp:extent cx="2520315" cy="2125345"/><wp:effectExtent l="0" t="0" r="0" b="0"/><wp:docPr id="8" name="Рисунок 7" descr=""></wp:docPr><wp:cNvGraphicFramePr><a:graphicFrameLocks xmlns:a="http://schemas.openxmlformats.org/drawingml/2006/main" noChangeAspect="1"/></wp:cNvGraphicFramePr><a:graphic xmlns:a="http://schemas.openxmlformats.org/drawingml/2006/main"><a:graphicData uri="http://schemas.openxmlformats.org/drawingml/2006/picture"><pic:pic xmlns:pic="http://schemas.openxmlformats.org/drawingml/2006/picture"><pic:nvPicPr><pic:cNvPr id="8" name="Рисунок 7" descr=""></pic:cNvPr><pic:cNvPicPr><a:picLocks noChangeAspect="1" noChangeArrowheads="1"/></pic:cNvPicPr></pic:nvPicPr><pic:blipFill><a:blip r:embed="rId4"></a:blip><a:stretch><a:fillRect/></a:stretch></pic:blipFill><pic:spPr bwMode="auto"><a:xfrm><a:off x="0" y="0"/><a:ext cx="2520315" cy="2125345"/></a:xfrm><a:prstGeom prst="rect"><a:avLst/></a:prstGeom></pic:spPr></pic:pic></a:graphicData></a:graphic></wp:inline></w:drawing></w:r></w:p><w:p><w:pPr><w:pStyle w:val="Normal"/><w:widowControl/><w:spacing w:before="0" w:after="120"/><w:jc w:val="left"/><w:rPr><w:b/><w:b/><w:bCs/><w:sz w:val="28"/><w:szCs w:val="28"/><w:u w:val="single"/><w:lang w:val="en-US"/></w:rPr></w:pPr><w:r><w:rPr><w:rFonts w:eastAsia="Baskerville Old Face" w:cs=""/><w:b/><w:bCs/><w:kern w:val="0"/><w:sz w:val="28"/><w:szCs w:val="28"/><w:u w:val="single"/><w:lang w:val="en-US" w:eastAsia="en-US" w:bidi="ar-SA"/></w:rPr><w:t>Developer of Node.js</w:t></w:r></w:p><w:p><w:pPr><w:pStyle w:val="ListParagraph"/><w:widowControl/><w:numPr><w:ilvl w:val="0"/><w:numId w:val="1"/></w:numPr><w:spacing w:before="0" w:after="120"/><w:contextualSpacing/><w:jc w:val="left"/><w:rPr><w:b/><w:b/><w:bCs/><w:sz w:val="28"/><w:szCs w:val="28"/><w:u w:val="single"/><w:lang w:val="en-US"/></w:rPr></w:pPr><w:r><w:rPr><w:rFonts w:eastAsia="Baskerville Old Face" w:cs=""/><w:b/><w:bCs/><w:kern w:val="0"/><w:sz w:val="28"/><w:szCs w:val="28"/><w:u w:val="single"/><w:lang w:val="en-US" w:eastAsia="en-US" w:bidi="ar-SA"/></w:rPr><w:t>from 50,000 to 80,000 rubles</w:t></w:r></w:p><w:p><w:pPr><w:pStyle w:val="Normal"/><w:widowControl/><w:spacing w:before="0" w:after="120"/><w:jc w:val="left"/><w:rPr><w:sz w:val="28"/><w:szCs w:val="28"/><w:lang w:val="en-US"/></w:rPr></w:pPr><w:r><w:rPr><w:rFonts w:eastAsia="Baskerville Old Face" w:cs=""/><w:b/><w:bCs/><w:kern w:val="0"/><w:sz w:val="28"/><w:szCs w:val="28"/><w:lang w:val="en-US" w:eastAsia="en-US" w:bidi="ar-SA"/></w:rPr><w:t>Responsibilities</w:t></w:r><w:r><w:rPr><w:rFonts w:eastAsia="Baskerville Old Face" w:cs=""/><w:kern w:val="0"/><w:sz w:val="28"/><w:szCs w:val="28"/><w:lang w:val="en-US" w:eastAsia="en-US" w:bidi="ar-SA"/></w:rPr><w:t>:</w:t></w:r></w:p><w:p><w:pPr><w:pStyle w:val="Normal"/><w:widowControl/><w:spacing w:before="0" w:after="120"/><w:jc w:val="left"/><w:rPr><w:sz w:val="28"/><w:szCs w:val="28"/><w:lang w:val="en-US"/></w:rPr></w:pPr><w:r><w:rPr><w:rFonts w:eastAsia="Baskerville Old Face" w:cs=""/><w:kern w:val="0"/><w:sz w:val="28"/><w:szCs w:val="28"/><w:lang w:val="en-US" w:eastAsia="en-US" w:bidi="ar-SA"/></w:rPr><w:t>- development and improvement of written code</w:t></w:r></w:p><w:p><w:pPr><w:pStyle w:val="Normal"/><w:widowControl/><w:spacing w:before="0" w:after="120"/><w:jc w:val="left"/><w:rPr><w:sz w:val="28"/><w:szCs w:val="28"/><w:lang w:val="en-US"/></w:rPr></w:pPr><w:r><w:rPr><w:rFonts w:eastAsia="Baskerville Old Face" w:cs=""/><w:kern w:val="0"/><w:sz w:val="22"/><w:szCs w:val="22"/><w:lang w:val="ru-RU" w:eastAsia="en-US" w:bidi="ar-SA"/></w:rPr></w:r></w:p><w:p><w:pPr><w:pStyle w:val="Normal"/><w:widowControl/><w:spacing w:before="0" w:after="120"/><w:jc w:val="left"/><w:rPr><w:sz w:val="28"/><w:szCs w:val="28"/><w:lang w:val="en-US"/></w:rPr></w:pPr><w:r><w:rPr><w:rFonts w:eastAsia="Baskerville Old Face" w:cs=""/><w:b/><w:bCs/><w:kern w:val="0"/><w:sz w:val="28"/><w:szCs w:val="28"/><w:lang w:val="en-US" w:eastAsia="en-US" w:bidi="ar-SA"/></w:rPr><w:t>Requirements</w:t></w:r><w:r><w:rPr><w:rFonts w:eastAsia="Baskerville Old Face" w:cs=""/><w:kern w:val="0"/><w:sz w:val="28"/><w:szCs w:val="28"/><w:lang w:val="en-US" w:eastAsia="en-US" w:bidi="ar-SA"/></w:rPr><w:t>:</w:t></w:r></w:p><w:p><w:pPr><w:pStyle w:val="Normal"/><w:widowControl/><w:spacing w:before="0" w:after="120"/><w:jc w:val="left"/><w:rPr><w:sz w:val="28"/><w:szCs w:val="28"/><w:lang w:val="en-US"/></w:rPr></w:pPr><w:r><w:rPr><w:rFonts w:eastAsia="Baskerville Old Face" w:cs=""/><w:kern w:val="0"/><w:sz w:val="28"/><w:szCs w:val="28"/><w:lang w:val="en-US" w:eastAsia="en-US" w:bidi="ar-SA"/></w:rPr><w:t>- professional knowledge</w:t></w:r></w:p><w:p><w:pPr><w:pStyle w:val="Normal"/><w:widowControl/><w:spacing w:before="0" w:after="120"/><w:jc w:val="left"/><w:rPr><w:sz w:val="28"/><w:szCs w:val="28"/><w:lang w:val="en-US"/></w:rPr></w:pPr><w:r><w:rPr><w:rFonts w:eastAsia="Baskerville Old Face" w:cs=""/><w:kern w:val="0"/><w:sz w:val="22"/><w:szCs w:val="22"/><w:lang w:val="ru-RU" w:eastAsia="en-US" w:bidi="ar-SA"/></w:rPr></w:r></w:p><w:p><w:pPr><w:pStyle w:val="Normal"/><w:widowControl/><w:spacing w:before="0" w:after="120"/><w:jc w:val="left"/><w:rPr><w:sz w:val="28"/><w:szCs w:val="28"/><w:lang w:val="en-US"/></w:rPr></w:pPr><w:r><w:rPr><w:rFonts w:eastAsia="Baskerville Old Face" w:cs=""/><w:b/><w:bCs/><w:kern w:val="0"/><w:sz w:val="28"/><w:szCs w:val="28"/><w:lang w:val="en-US" w:eastAsia="en-US" w:bidi="ar-SA"/></w:rPr><w:t>Conditions</w:t></w:r><w:r><w:rPr><w:rFonts w:eastAsia="Baskerville Old Face" w:cs=""/><w:kern w:val="0"/><w:sz w:val="28"/><w:szCs w:val="28"/><w:lang w:val="en-US" w:eastAsia="en-US" w:bidi="ar-SA"/></w:rPr><w:t>:</w:t></w:r></w:p><w:p><w:pPr><w:pStyle w:val="Normal"/><w:widowControl/><w:spacing w:before="0" w:after="120"/><w:jc w:val="left"/><w:rPr><w:sz w:val="28"/><w:szCs w:val="28"/><w:lang w:val="en-US"/></w:rPr></w:pPr><w:r><w:rPr><w:rFonts w:eastAsia="Baskerville Old Face" w:cs=""/><w:kern w:val="0"/><w:sz w:val="28"/><w:szCs w:val="28"/><w:lang w:val="en-US" w:eastAsia="en-US" w:bidi="ar-SA"/></w:rPr><w:t>- work schedule 5/2 from 8:00 to 17:00 or from 9:00 to 18:00</w:t></w:r></w:p><w:p><w:pPr><w:pStyle w:val="Normal"/><w:widowControl/><w:spacing w:before="0" w:after="120"/><w:jc w:val="left"/><w:rPr><w:sz w:val="28"/><w:szCs w:val="28"/><w:lang w:val="en-US"/></w:rPr></w:pPr><w:r><w:rPr><w:rFonts w:eastAsia="Baskerville Old Face" w:cs=""/><w:kern w:val="0"/><w:sz w:val="28"/><w:szCs w:val="28"/><w:lang w:val="en-US" w:eastAsia="en-US" w:bidi="ar-SA"/></w:rPr><w:t>- official employment from the first day</w:t></w:r></w:p><w:p><w:pPr><w:pStyle w:val="Normal"/><w:widowControl/><w:spacing w:before="0" w:after="120"/><w:jc w:val="left"/><w:rPr><w:sz w:val="28"/><w:szCs w:val="28"/><w:lang w:val="en-US"/></w:rPr></w:pPr><w:r><w:rPr><w:rFonts w:eastAsia="Baskerville Old Face" w:cs=""/><w:kern w:val="0"/><w:sz w:val="28"/><w:szCs w:val="28"/><w:lang w:val="en-US" w:eastAsia="en-US" w:bidi="ar-SA"/></w:rPr><w:t>- stable payments without delays 2 times a month</w:t></w:r></w:p><w:p><w:pPr><w:pStyle w:val="Normal"/><w:widowControl/><w:spacing w:before="0" w:after="120"/><w:jc w:val="left"/><w:rPr><w:sz w:val="28"/><w:szCs w:val="28"/><w:lang w:val="en-US"/></w:rPr></w:pPr><w:r><w:rPr><w:rFonts w:eastAsia="Baskerville Old Face" w:cs=""/><w:kern w:val="0"/><w:sz w:val="28"/><w:szCs w:val="28"/><w:lang w:val="en-US" w:eastAsia="en-US" w:bidi="ar-SA"/></w:rPr><w:t>- comfortable workplace</w:t></w:r></w:p><w:p><w:pPr><w:pStyle w:val="Normal"/><w:widowControl/><w:spacing w:before="0" w:after="120"/><w:jc w:val="left"/><w:rPr><w:sz w:val="28"/><w:szCs w:val="28"/><w:lang w:val="en-US"/></w:rPr></w:pPr><w:r><w:rPr><w:rFonts w:eastAsia="Baskerville Old Face" w:cs=""/><w:kern w:val="0"/><w:sz w:val="28"/><w:szCs w:val="28"/><w:lang w:val="en-US" w:eastAsia="en-US" w:bidi="ar-SA"/></w:rPr><w:t>- tea/coffee/cookies, etc. at the expense of the company</w:t></w:r></w:p></w:tc></w:tr></w:tbl></w:txbxContent></wps:txbx><wps:bodyPr anchor="t" lIns="0" tIns="0" rIns="0" bIns="0"><a:spAutoFit/></wps:bodyPr></wps:wsp></a:graphicData></a:graphic></wp:anchor></w:drawing></mc:Choice><mc:Fallback><w:pict><v:rect style="position:absolute;rotation:-0;width:206.7pt;height:528.25pt;mso-wrap-distance-left:9pt;mso-wrap-distance-right:9pt;mso-wrap-distance-top:0pt;mso-wrap-distance-bottom:0pt;margin-top:64.6pt;mso-position-vertical-relative:text;margin-left:-5.4pt;mso-position-horizontal-relative:margin"><v:textbox inset="0in,0in,0in,0in"><w:txbxContent><w:tbl><w:tblPr><w:tblStyle w:val="a3"/><w:tblpPr w:bottomFromText="0" w:horzAnchor="margin" w:leftFromText="180" w:rightFromText="180" w:tblpX="0" w:tblpY="1292" w:topFromText="0" w:vertAnchor="text"/><w:tblW w:w="4134" w:type="dxa"/><w:jc w:val="left"/><w:tblInd w:w="-5" w:type="dxa"/><w:tblLayout w:type="fixed"/><w:tblCellMar><w:top w:w="0" w:type="dxa"/><w:left w:w="108" w:type="dxa"/><w:bottom w:w="0" w:type="dxa"/><w:right w:w="108" w:type="dxa"/></w:tblCellMar><w:tblLook w:firstRow="1" w:noVBand="1" w:lastRow="0" w:firstColumn="1" w:lastColumn="0" w:noHBand="0" w:val="04a0"/></w:tblPr><w:tblGrid><w:gridCol w:w="4134"/></w:tblGrid><w:tr><w:trPr><w:trHeight w:val="3722" w:hRule="atLeast"/></w:trPr><w:tc><w:tcPr><w:tcW w:w="4134" w:type="dxa"/><w:tcBorders></w:tcBorders></w:tcPr><w:p><w:pPr><w:pStyle w:val="Normal"/><w:widowControl/><w:spacing w:before="0" w:after="120"/><w:jc w:val="left"/><w:rPr><w:rFonts w:eastAsia="Baskerville Old Face" w:cs=""/><w:kern w:val="0"/><w:sz w:val="22"/><w:szCs w:val="22"/><w:lang w:val="ru-RU" w:eastAsia="en-US" w:bidi="ar-SA"/></w:rPr></w:pPr><w:r><w:rPr><w:rFonts w:eastAsia="Baskerville Old Face" w:cs=""/><w:kern w:val="0"/><w:sz w:val="22"/><w:szCs w:val="22"/><w:lang w:val="ru-RU" w:eastAsia="en-US" w:bidi="ar-SA"/></w:rPr><w:drawing><wp:inline distT="0" distB="0" distL="0" distR="0"><wp:extent cx="2520315" cy="2125345"/><wp:effectExtent l="0" t="0" r="0" b="0"/><wp:docPr id="9" name="Рисунок 7" descr=""></wp:docPr><wp:cNvGraphicFramePr><a:graphicFrameLocks xmlns:a="http://schemas.openxmlformats.org/drawingml/2006/main" noChangeAspect="1"/></wp:cNvGraphicFramePr><a:graphic xmlns:a="http://schemas.openxmlformats.org/drawingml/2006/main"><a:graphicData uri="http://schemas.openxmlformats.org/drawingml/2006/picture"><pic:pic xmlns:pic="http://schemas.openxmlformats.org/drawingml/2006/picture"><pic:nvPicPr><pic:cNvPr id="9" name="Рисунок 7" descr=""></pic:cNvPr><pic:cNvPicPr><a:picLocks noChangeAspect="1" noChangeArrowheads="1"/></pic:cNvPicPr></pic:nvPicPr><pic:blipFill><a:blip r:embed="rId5"></a:blip><a:stretch><a:fillRect/></a:stretch></pic:blipFill><pic:spPr bwMode="auto"><a:xfrm><a:off x="0" y="0"/><a:ext cx="2520315" cy="2125345"/></a:xfrm><a:prstGeom prst="rect"><a:avLst/></a:prstGeom></pic:spPr></pic:pic></a:graphicData></a:graphic></wp:inline></w:drawing></w:r></w:p><w:p><w:pPr><w:pStyle w:val="Normal"/><w:widowControl/><w:spacing w:before="0" w:after="120"/><w:jc w:val="left"/><w:rPr><w:b/><w:b/><w:bCs/><w:sz w:val="28"/><w:szCs w:val="28"/><w:u w:val="single"/><w:lang w:val="en-US"/></w:rPr></w:pPr><w:r><w:rPr><w:rFonts w:eastAsia="Baskerville Old Face" w:cs=""/><w:b/><w:bCs/><w:kern w:val="0"/><w:sz w:val="28"/><w:szCs w:val="28"/><w:u w:val="single"/><w:lang w:val="en-US" w:eastAsia="en-US" w:bidi="ar-SA"/></w:rPr><w:t>Developer of Node.js</w:t></w:r></w:p><w:p><w:pPr><w:pStyle w:val="ListParagraph"/><w:widowControl/><w:numPr><w:ilvl w:val="0"/><w:numId w:val="1"/></w:numPr><w:spacing w:before="0" w:after="120"/><w:contextualSpacing/><w:jc w:val="left"/><w:rPr><w:b/><w:b/><w:bCs/><w:sz w:val="28"/><w:szCs w:val="28"/><w:u w:val="single"/><w:lang w:val="en-US"/></w:rPr></w:pPr><w:r><w:rPr><w:rFonts w:eastAsia="Baskerville Old Face" w:cs=""/><w:b/><w:bCs/><w:kern w:val="0"/><w:sz w:val="28"/><w:szCs w:val="28"/><w:u w:val="single"/><w:lang w:val="en-US" w:eastAsia="en-US" w:bidi="ar-SA"/></w:rPr><w:t>from 50,000 to 80,000 rubles</w:t></w:r></w:p><w:p><w:pPr><w:pStyle w:val="Normal"/><w:widowControl/><w:spacing w:before="0" w:after="120"/><w:jc w:val="left"/><w:rPr><w:sz w:val="28"/><w:szCs w:val="28"/><w:lang w:val="en-US"/></w:rPr></w:pPr><w:r><w:rPr><w:rFonts w:eastAsia="Baskerville Old Face" w:cs=""/><w:b/><w:bCs/><w:kern w:val="0"/><w:sz w:val="28"/><w:szCs w:val="28"/><w:lang w:val="en-US" w:eastAsia="en-US" w:bidi="ar-SA"/></w:rPr><w:t>Responsibilities</w:t></w:r><w:r><w:rPr><w:rFonts w:eastAsia="Baskerville Old Face" w:cs=""/><w:kern w:val="0"/><w:sz w:val="28"/><w:szCs w:val="28"/><w:lang w:val="en-US" w:eastAsia="en-US" w:bidi="ar-SA"/></w:rPr><w:t>:</w:t></w:r></w:p><w:p><w:pPr><w:pStyle w:val="Normal"/><w:widowControl/><w:spacing w:before="0" w:after="120"/><w:jc w:val="left"/><w:rPr><w:sz w:val="28"/><w:szCs w:val="28"/><w:lang w:val="en-US"/></w:rPr></w:pPr><w:r><w:rPr><w:rFonts w:eastAsia="Baskerville Old Face" w:cs=""/><w:kern w:val="0"/><w:sz w:val="28"/><w:szCs w:val="28"/><w:lang w:val="en-US" w:eastAsia="en-US" w:bidi="ar-SA"/></w:rPr><w:t>- development and improvement of written code</w:t></w:r></w:p><w:p><w:pPr><w:pStyle w:val="Normal"/><w:widowControl/><w:spacing w:before="0" w:after="120"/><w:jc w:val="left"/><w:rPr><w:sz w:val="28"/><w:szCs w:val="28"/><w:lang w:val="en-US"/></w:rPr></w:pPr><w:r><w:rPr><w:rFonts w:eastAsia="Baskerville Old Face" w:cs=""/><w:kern w:val="0"/><w:sz w:val="22"/><w:szCs w:val="22"/><w:lang w:val="ru-RU" w:eastAsia="en-US" w:bidi="ar-SA"/></w:rPr></w:r></w:p><w:p><w:pPr><w:pStyle w:val="Normal"/><w:widowControl/><w:spacing w:before="0" w:after="120"/><w:jc w:val="left"/><w:rPr><w:sz w:val="28"/><w:szCs w:val="28"/><w:lang w:val="en-US"/></w:rPr></w:pPr><w:r><w:rPr><w:rFonts w:eastAsia="Baskerville Old Face" w:cs=""/><w:b/><w:bCs/><w:kern w:val="0"/><w:sz w:val="28"/><w:szCs w:val="28"/><w:lang w:val="en-US" w:eastAsia="en-US" w:bidi="ar-SA"/></w:rPr><w:t>Requirements</w:t></w:r><w:r><w:rPr><w:rFonts w:eastAsia="Baskerville Old Face" w:cs=""/><w:kern w:val="0"/><w:sz w:val="28"/><w:szCs w:val="28"/><w:lang w:val="en-US" w:eastAsia="en-US" w:bidi="ar-SA"/></w:rPr><w:t>:</w:t></w:r></w:p><w:p><w:pPr><w:pStyle w:val="Normal"/><w:widowControl/><w:spacing w:before="0" w:after="120"/><w:jc w:val="left"/><w:rPr><w:sz w:val="28"/><w:szCs w:val="28"/><w:lang w:val="en-US"/></w:rPr></w:pPr><w:r><w:rPr><w:rFonts w:eastAsia="Baskerville Old Face" w:cs=""/><w:kern w:val="0"/><w:sz w:val="28"/><w:szCs w:val="28"/><w:lang w:val="en-US" w:eastAsia="en-US" w:bidi="ar-SA"/></w:rPr><w:t>- professional knowledge</w:t></w:r></w:p><w:p><w:pPr><w:pStyle w:val="Normal"/><w:widowControl/><w:spacing w:before="0" w:after="120"/><w:jc w:val="left"/><w:rPr><w:sz w:val="28"/><w:szCs w:val="28"/><w:lang w:val="en-US"/></w:rPr></w:pPr><w:r><w:rPr><w:rFonts w:eastAsia="Baskerville Old Face" w:cs=""/><w:kern w:val="0"/><w:sz w:val="22"/><w:szCs w:val="22"/><w:lang w:val="ru-RU" w:eastAsia="en-US" w:bidi="ar-SA"/></w:rPr></w:r></w:p><w:p><w:pPr><w:pStyle w:val="Normal"/><w:widowControl/><w:spacing w:before="0" w:after="120"/><w:jc w:val="left"/><w:rPr><w:sz w:val="28"/><w:szCs w:val="28"/><w:lang w:val="en-US"/></w:rPr></w:pPr><w:r><w:rPr><w:rFonts w:eastAsia="Baskerville Old Face" w:cs=""/><w:b/><w:bCs/><w:kern w:val="0"/><w:sz w:val="28"/><w:szCs w:val="28"/><w:lang w:val="en-US" w:eastAsia="en-US" w:bidi="ar-SA"/></w:rPr><w:t>Conditions</w:t></w:r><w:r><w:rPr><w:rFonts w:eastAsia="Baskerville Old Face" w:cs=""/><w:kern w:val="0"/><w:sz w:val="28"/><w:szCs w:val="28"/><w:lang w:val="en-US" w:eastAsia="en-US" w:bidi="ar-SA"/></w:rPr><w:t>:</w:t></w:r></w:p><w:p><w:pPr><w:pStyle w:val="Normal"/><w:widowControl/><w:spacing w:before="0" w:after="120"/><w:jc w:val="left"/><w:rPr><w:sz w:val="28"/><w:szCs w:val="28"/><w:lang w:val="en-US"/></w:rPr></w:pPr><w:r><w:rPr><w:rFonts w:eastAsia="Baskerville Old Face" w:cs=""/><w:kern w:val="0"/><w:sz w:val="28"/><w:szCs w:val="28"/><w:lang w:val="en-US" w:eastAsia="en-US" w:bidi="ar-SA"/></w:rPr><w:t>- work schedule 5/2 from 8:00 to 17:00 or from 9:00 to 18:00</w:t></w:r></w:p><w:p><w:pPr><w:pStyle w:val="Normal"/><w:widowControl/><w:spacing w:before="0" w:after="120"/><w:jc w:val="left"/><w:rPr><w:sz w:val="28"/><w:szCs w:val="28"/><w:lang w:val="en-US"/></w:rPr></w:pPr><w:r><w:rPr><w:rFonts w:eastAsia="Baskerville Old Face" w:cs=""/><w:kern w:val="0"/><w:sz w:val="28"/><w:szCs w:val="28"/><w:lang w:val="en-US" w:eastAsia="en-US" w:bidi="ar-SA"/></w:rPr><w:t>- official employment from the first day</w:t></w:r></w:p><w:p><w:pPr><w:pStyle w:val="Normal"/><w:widowControl/><w:spacing w:before="0" w:after="120"/><w:jc w:val="left"/><w:rPr><w:sz w:val="28"/><w:szCs w:val="28"/><w:lang w:val="en-US"/></w:rPr></w:pPr><w:r><w:rPr><w:rFonts w:eastAsia="Baskerville Old Face" w:cs=""/><w:kern w:val="0"/><w:sz w:val="28"/><w:szCs w:val="28"/><w:lang w:val="en-US" w:eastAsia="en-US" w:bidi="ar-SA"/></w:rPr><w:t>- stable payments without delays 2 times a month</w:t></w:r></w:p><w:p><w:pPr><w:pStyle w:val="Normal"/><w:widowControl/><w:spacing w:before="0" w:after="120"/><w:jc w:val="left"/><w:rPr><w:sz w:val="28"/><w:szCs w:val="28"/><w:lang w:val="en-US"/></w:rPr></w:pPr><w:r><w:rPr><w:rFonts w:eastAsia="Baskerville Old Face" w:cs=""/><w:kern w:val="0"/><w:sz w:val="28"/><w:szCs w:val="28"/><w:lang w:val="en-US" w:eastAsia="en-US" w:bidi="ar-SA"/></w:rPr><w:t>- comfortable workplace</w:t></w:r></w:p><w:p><w:pPr><w:pStyle w:val="Normal"/><w:widowControl/><w:spacing w:before="0" w:after="120"/><w:jc w:val="left"/><w:rPr><w:sz w:val="28"/><w:szCs w:val="28"/><w:lang w:val="en-US"/></w:rPr></w:pPr><w:r><w:rPr><w:rFonts w:eastAsia="Baskerville Old Face" w:cs=""/><w:kern w:val="0"/><w:sz w:val="28"/><w:szCs w:val="28"/><w:lang w:val="en-US" w:eastAsia="en-US" w:bidi="ar-SA"/></w:rPr><w:t>- tea/coffee/cookies, etc. at the expense of the company</w:t></w:r></w:p></w:tc></w:tr></w:tbl></w:txbxContent></v:textbox><w10:wrap type="square"/></v:rect></w:pict></mc:Fallback></mc:AlternateContent></w:r></w:p></w:tc></w:tr></w:tbl><w:p><w:pPr><w:pStyle w:val="Normal"/><w:rPr><w:sz w:val="24"/><w:szCs w:val="24"/></w:rPr></w:pPr><w:r><w:rPr><w:sz w:val="24"/><w:szCs w:val="24"/></w:rPr><w:t>Приложение 2. Немецкий язык</w:t></w:r></w:p><w:p><w:pPr><w:pStyle w:val="Normal"/><w:rPr></w:rPr></w:pPr><w:r><w:rPr></w:rPr><mc:AlternateContent><mc:Choice Requires="wpg"><w:drawing><wp:anchor behindDoc="0" distT="6350" distB="22860" distL="107950" distR="135890" simplePos="0" locked="0" layoutInCell="0" allowOverlap="1" relativeHeight="10"><wp:simplePos x="0" y="0"/><wp:positionH relativeFrom="margin"><wp:align>center</wp:align></wp:positionH><wp:positionV relativeFrom="paragraph"><wp:posOffset>86995</wp:posOffset></wp:positionV><wp:extent cx="3933825" cy="2543175"/><wp:effectExtent l="6350" t="6985" r="6350" b="5715"/><wp:wrapSquare wrapText="bothSides"/><wp:docPr id="10" name="Группа 201"></wp:docPr><a:graphic xmlns:a="http://schemas.openxmlformats.org/drawingml/2006/main"><a:graphicData uri="http://schemas.microsoft.com/office/word/2010/wordprocessingGroup"><wpg:wgp><wpg:cNvGrpSpPr/><wpg:grpSpPr><a:xfrm><a:off x="0" y="0"/><a:ext cx="3933720" cy="2543040"/><a:chOff x="0" y="0"/><a:chExt cx="3933720" cy="2543040"/></a:xfrm></wpg:grpSpPr><wps:wsp><wps:cNvSpPr/><wps:spPr><a:xfrm><a:off x="0" y="0"/><a:ext cx="1960920" cy="2543040"/></a:xfrm><a:prstGeom prst="rect"><a:avLst></a:avLst></a:prstGeom><a:solidFill><a:srgbClr val="ffffff"/></a:solidFill><a:ln><a:solidFill><a:srgbClr val="000000"/></a:solidFill><a:round/></a:ln></wps:spPr><wps:style><a:lnRef idx="2"><a:schemeClr val="dk1"/></a:lnRef><a:fillRef idx="1"><a:schemeClr val="lt1"/></a:fillRef><a:effectRef idx="0"><a:schemeClr val="dk1"/></a:effectRef><a:fontRef idx="minor"/></wps:style><wps:txbx><w:txbxContent><w:p><w:pPr><w:pStyle w:val="ListParagraph"/><w:numPr><w:ilvl w:val="0"/><w:numId w:val="3"/></w:numPr><w:rPr><w:sz w:val="28"/><w:szCs w:val="28"/></w:rPr></w:pPr><w:r><w:rPr><w:sz w:val="28"/><w:szCs w:val="28"/><w:lang w:val="en-US"/></w:rPr><w:t>Großzügig</w:t></w:r></w:p><w:p><w:pPr><w:pStyle w:val="ListParagraph"/><w:numPr><w:ilvl w:val="0"/><w:numId w:val="3"/></w:numPr><w:rPr><w:sz w:val="28"/><w:szCs w:val="28"/></w:rPr></w:pPr><w:r><w:rPr><w:sz w:val="28"/><w:szCs w:val="28"/><w:lang w:val="en-US"/></w:rPr><w:t>Redefreudig</w:t></w:r></w:p><w:p><w:pPr><w:pStyle w:val="ListParagraph"/><w:numPr><w:ilvl w:val="0"/><w:numId w:val="3"/></w:numPr><w:rPr><w:sz w:val="28"/><w:szCs w:val="28"/></w:rPr></w:pPr><w:r><w:rPr><w:sz w:val="28"/><w:szCs w:val="28"/><w:lang w:val="en-US"/></w:rPr><w:t>Aktiv</w:t></w:r></w:p><w:p><w:pPr><w:pStyle w:val="ListParagraph"/><w:numPr><w:ilvl w:val="0"/><w:numId w:val="3"/></w:numPr><w:rPr><w:sz w:val="28"/><w:szCs w:val="28"/></w:rPr></w:pPr><w:r><w:rPr><w:sz w:val="28"/><w:szCs w:val="28"/><w:lang w:val="en-US"/></w:rPr><w:t>Breiter Blick</w:t></w:r></w:p><w:p><w:pPr><w:pStyle w:val="ListParagraph"/><w:numPr><w:ilvl w:val="0"/><w:numId w:val="3"/></w:numPr><w:rPr><w:sz w:val="28"/><w:szCs w:val="28"/></w:rPr></w:pPr><w:r><w:rPr><w:sz w:val="28"/><w:szCs w:val="28"/><w:lang w:val="en-US"/></w:rPr><w:t>Sicher</w:t></w:r></w:p><w:p><w:pPr><w:pStyle w:val="ListParagraph"/><w:numPr><w:ilvl w:val="0"/><w:numId w:val="3"/></w:numPr><w:rPr><w:sz w:val="28"/><w:szCs w:val="28"/></w:rPr></w:pPr><w:r><w:rPr><w:sz w:val="28"/><w:szCs w:val="28"/><w:lang w:val="en-US"/></w:rPr><w:t>Verantwortlich</w:t></w:r></w:p><w:p><w:pPr><w:pStyle w:val="ListParagraph"/><w:numPr><w:ilvl w:val="0"/><w:numId w:val="3"/></w:numPr><w:rPr><w:sz w:val="28"/><w:szCs w:val="28"/></w:rPr></w:pPr><w:r><w:rPr><w:sz w:val="28"/><w:szCs w:val="28"/><w:lang w:val="en-US"/></w:rPr><w:t>Vernünftig</w:t></w:r></w:p><w:p><w:pPr><w:pStyle w:val="ListParagraph"/><w:numPr><w:ilvl w:val="0"/><w:numId w:val="3"/></w:numPr><w:rPr><w:sz w:val="28"/><w:szCs w:val="28"/></w:rPr></w:pPr><w:r><w:rPr><w:sz w:val="28"/><w:szCs w:val="28"/><w:lang w:val="en-US"/></w:rPr><w:t>Empfindlich</w:t></w:r></w:p><w:p><w:pPr><w:pStyle w:val="ListParagraph"/><w:numPr><w:ilvl w:val="0"/><w:numId w:val="3"/></w:numPr><w:rPr><w:sz w:val="28"/><w:szCs w:val="28"/></w:rPr></w:pPr><w:r><w:rPr><w:sz w:val="28"/><w:szCs w:val="28"/><w:lang w:val="en-US"/></w:rPr><w:t>Witzig</w:t></w:r></w:p><w:p><w:pPr><w:pStyle w:val="ListParagraph"/><w:numPr><w:ilvl w:val="0"/><w:numId w:val="3"/></w:numPr><w:rPr><w:sz w:val="28"/><w:szCs w:val="28"/></w:rPr></w:pPr><w:r><w:rPr><w:sz w:val="28"/><w:szCs w:val="28"/><w:lang w:val="en-US"/></w:rPr><w:t>V</w:t></w:r><w:r><w:rPr><w:sz w:val="28"/><w:szCs w:val="28"/></w:rPr><w:t>erspielt</w:t></w:r></w:p><w:p><w:pPr><w:pStyle w:val="Normal"/><w:spacing w:before="0" w:after="120"/><w:ind w:left="360" w:hanging="0"/><w:rPr><w:sz w:val="32"/><w:szCs w:val="32"/></w:rPr></w:pPr><w:r><w:rPr></w:rPr></w:r></w:p></w:txbxContent></wps:txbx><wps:bodyPr lIns="0" rIns="0" tIns="0" bIns="0" anchor="t"><a:noAutofit/></wps:bodyPr></wps:wsp><wps:wsp><wps:cNvSpPr/><wps:spPr><a:xfrm><a:off x="1972800" y="0"/><a:ext cx="1960920" cy="2543040"/></a:xfrm><a:prstGeom prst="rect"><a:avLst></a:avLst></a:prstGeom><a:solidFill><a:srgbClr val="ffffff"/></a:solidFill><a:ln><a:solidFill><a:srgbClr val="000000"/></a:solidFill><a:round/></a:ln></wps:spPr><wps:style><a:lnRef idx="2"><a:schemeClr val="dk1"/></a:lnRef><a:fillRef idx="1"><a:schemeClr val="lt1"/></a:fillRef><a:effectRef idx="0"><a:schemeClr val="dk1"/></a:effectRef><a:fontRef idx="minor"/></wps:style><wps:txbx><w:txbxContent><w:p><w:pPr><w:pStyle w:val="ListParagraph"/><w:numPr><w:ilvl w:val="0"/><w:numId w:val="3"/></w:numPr><w:rPr><w:sz w:val="28"/><w:szCs w:val="28"/></w:rPr></w:pPr><w:r><w:rPr><w:sz w:val="28"/><w:szCs w:val="28"/><w:lang w:val="en-US"/></w:rPr><w:t>Ambitiös</w:t></w:r></w:p><w:p><w:pPr><w:pStyle w:val="ListParagraph"/><w:numPr><w:ilvl w:val="0"/><w:numId w:val="3"/></w:numPr><w:rPr><w:sz w:val="28"/><w:szCs w:val="28"/></w:rPr></w:pPr><w:r><w:rPr><w:sz w:val="28"/><w:szCs w:val="28"/><w:lang w:val="en-US"/></w:rPr><w:t>Willensstark</w:t></w:r></w:p><w:p><w:pPr><w:pStyle w:val="ListParagraph"/><w:numPr><w:ilvl w:val="0"/><w:numId w:val="3"/></w:numPr><w:rPr><w:sz w:val="28"/><w:szCs w:val="28"/></w:rPr></w:pPr><w:r><w:rPr><w:sz w:val="28"/><w:szCs w:val="28"/><w:lang w:val="en-US"/></w:rPr><w:t>Hilfreich</w:t></w:r></w:p><w:p><w:pPr><w:pStyle w:val="ListParagraph"/><w:numPr><w:ilvl w:val="0"/><w:numId w:val="3"/></w:numPr><w:rPr><w:sz w:val="28"/><w:szCs w:val="28"/></w:rPr></w:pPr><w:r><w:rPr><w:sz w:val="28"/><w:szCs w:val="28"/><w:lang w:val="en-US"/></w:rPr><w:t>Treu</w:t></w:r></w:p><w:p><w:pPr><w:pStyle w:val="ListParagraph"/><w:numPr><w:ilvl w:val="0"/><w:numId w:val="3"/></w:numPr><w:rPr><w:sz w:val="28"/><w:szCs w:val="28"/></w:rPr></w:pPr><w:r><w:rPr><w:sz w:val="28"/><w:szCs w:val="28"/><w:lang w:val="en-US"/></w:rPr><w:t>Loyal</w:t></w:r></w:p><w:p><w:pPr><w:pStyle w:val="ListParagraph"/><w:numPr><w:ilvl w:val="0"/><w:numId w:val="3"/></w:numPr><w:rPr><w:sz w:val="28"/><w:szCs w:val="28"/></w:rPr></w:pPr><w:r><w:rPr><w:sz w:val="28"/><w:szCs w:val="28"/><w:lang w:val="en-US"/></w:rPr><w:t>Empathisch</w:t></w:r></w:p><w:p><w:pPr><w:pStyle w:val="ListParagraph"/><w:numPr><w:ilvl w:val="0"/><w:numId w:val="3"/></w:numPr><w:rPr><w:sz w:val="28"/><w:szCs w:val="28"/></w:rPr></w:pPr><w:r><w:rPr><w:sz w:val="28"/><w:szCs w:val="28"/><w:lang w:val="en-US"/></w:rPr><w:t>Romantisch</w:t></w:r></w:p><w:p><w:pPr><w:pStyle w:val="ListParagraph"/><w:numPr><w:ilvl w:val="0"/><w:numId w:val="3"/></w:numPr><w:rPr><w:sz w:val="28"/><w:szCs w:val="28"/></w:rPr></w:pPr><w:r><w:rPr><w:sz w:val="28"/><w:szCs w:val="28"/><w:lang w:val="en-US"/></w:rPr><w:t>Aufrichtig</w:t></w:r></w:p><w:p><w:pPr><w:pStyle w:val="ListParagraph"/><w:numPr><w:ilvl w:val="0"/><w:numId w:val="3"/></w:numPr><w:rPr><w:sz w:val="28"/><w:szCs w:val="28"/></w:rPr></w:pPr><w:r><w:rPr><w:sz w:val="28"/><w:szCs w:val="28"/><w:lang w:val="en-US"/></w:rPr><w:t>Charismatisch</w:t></w:r></w:p><w:p><w:pPr><w:pStyle w:val="ListParagraph"/><w:numPr><w:ilvl w:val="0"/><w:numId w:val="3"/></w:numPr><w:rPr><w:sz w:val="28"/><w:szCs w:val="28"/></w:rPr></w:pPr><w:r><w:rPr><w:sz w:val="28"/><w:szCs w:val="28"/><w:lang w:val="en-US"/></w:rPr><w:t>R</w:t></w:r><w:r><w:rPr><w:sz w:val="28"/><w:szCs w:val="28"/></w:rPr><w:t>uhig</w:t></w:r></w:p><w:p><w:pPr><w:pStyle w:val="Normal"/><w:spacing w:before="0" w:after="120"/><w:ind w:left="360" w:hanging="0"/><w:rPr><w:sz w:val="32"/><w:szCs w:val="32"/></w:rPr></w:pPr><w:r><w:rPr></w:rPr></w:r></w:p></w:txbxContent></wps:txbx><wps:bodyPr lIns="0" rIns="0" tIns="0" bIns="0" anchor="t"><a:noAutofit/></wps:bodyPr></wps:wsp></wpg:wgp></a:graphicData></a:graphic></wp:anchor></w:drawing></mc:Choice><mc:Fallback><w:pict><v:group id="shape_0" alt="Группа 201" style="position:absolute;margin-left:169.1pt;margin-top:6.85pt;width:309.7pt;height:200.25pt" coordorigin="3382,137" coordsize="6194,4005"><v:rect id="shape_0" path="m0,0l-2147483645,0l-2147483645,-2147483646l0,-2147483646xe" fillcolor="white" stroked="t" o:allowincell="f" style="position:absolute;left:3382;top:137;width:3087;height:4004;mso-wrap-style:square;v-text-anchor:top;mso-position-horizontal:center;mso-position-horizontal-relative:margin"><v:fill o:detectmouseclick="t" type="solid" color2="black"/><v:stroke color="black" weight="12600" joinstyle="round" endcap="flat"/><v:textbox><w:txbxContent><w:p><w:pPr><w:pStyle w:val="ListParagraph"/><w:numPr><w:ilvl w:val="0"/><w:numId w:val="3"/></w:numPr><w:rPr><w:sz w:val="28"/><w:szCs w:val="28"/></w:rPr></w:pPr><w:r><w:rPr><w:sz w:val="28"/><w:szCs w:val="28"/><w:lang w:val="en-US"/></w:rPr><w:t>Großzügig</w:t></w:r></w:p><w:p><w:pPr><w:pStyle w:val="ListParagraph"/><w:numPr><w:ilvl w:val="0"/><w:numId w:val="3"/></w:numPr><w:rPr><w:sz w:val="28"/><w:szCs w:val="28"/></w:rPr></w:pPr><w:r><w:rPr><w:sz w:val="28"/><w:szCs w:val="28"/><w:lang w:val="en-US"/></w:rPr><w:t>Redefreudig</w:t></w:r></w:p><w:p><w:pPr><w:pStyle w:val="ListParagraph"/><w:numPr><w:ilvl w:val="0"/><w:numId w:val="3"/></w:numPr><w:rPr><w:sz w:val="28"/><w:szCs w:val="28"/></w:rPr></w:pPr><w:r><w:rPr><w:sz w:val="28"/><w:szCs w:val="28"/><w:lang w:val="en-US"/></w:rPr><w:t>Aktiv</w:t></w:r></w:p><w:p><w:pPr><w:pStyle w:val="ListParagraph"/><w:numPr><w:ilvl w:val="0"/><w:numId w:val="3"/></w:numPr><w:rPr><w:sz w:val="28"/><w:szCs w:val="28"/></w:rPr></w:pPr><w:r><w:rPr><w:sz w:val="28"/><w:szCs w:val="28"/><w:lang w:val="en-US"/></w:rPr><w:t>Breiter Blick</w:t></w:r></w:p><w:p><w:pPr><w:pStyle w:val="ListParagraph"/><w:numPr><w:ilvl w:val="0"/><w:numId w:val="3"/></w:numPr><w:rPr><w:sz w:val="28"/><w:szCs w:val="28"/></w:rPr></w:pPr><w:r><w:rPr><w:sz w:val="28"/><w:szCs w:val="28"/><w:lang w:val="en-US"/></w:rPr><w:t>Sicher</w:t></w:r></w:p><w:p><w:pPr><w:pStyle w:val="ListParagraph"/><w:numPr><w:ilvl w:val="0"/><w:numId w:val="3"/></w:numPr><w:rPr><w:sz w:val="28"/><w:szCs w:val="28"/></w:rPr></w:pPr><w:r><w:rPr><w:sz w:val="28"/><w:szCs w:val="28"/><w:lang w:val="en-US"/></w:rPr><w:t>Verantwortlich</w:t></w:r></w:p><w:p><w:pPr><w:pStyle w:val="ListParagraph"/><w:numPr><w:ilvl w:val="0"/><w:numId w:val="3"/></w:numPr><w:rPr><w:sz w:val="28"/><w:szCs w:val="28"/></w:rPr></w:pPr><w:r><w:rPr><w:sz w:val="28"/><w:szCs w:val="28"/><w:lang w:val="en-US"/></w:rPr><w:t>Vernünftig</w:t></w:r></w:p><w:p><w:pPr><w:pStyle w:val="ListParagraph"/><w:numPr><w:ilvl w:val="0"/><w:numId w:val="3"/></w:numPr><w:rPr><w:sz w:val="28"/><w:szCs w:val="28"/></w:rPr></w:pPr><w:r><w:rPr><w:sz w:val="28"/><w:szCs w:val="28"/><w:lang w:val="en-US"/></w:rPr><w:t>Empfindlich</w:t></w:r></w:p><w:p><w:pPr><w:pStyle w:val="ListParagraph"/><w:numPr><w:ilvl w:val="0"/><w:numId w:val="3"/></w:numPr><w:rPr><w:sz w:val="28"/><w:szCs w:val="28"/></w:rPr></w:pPr><w:r><w:rPr><w:sz w:val="28"/><w:szCs w:val="28"/><w:lang w:val="en-US"/></w:rPr><w:t>Witzig</w:t></w:r></w:p><w:p><w:pPr><w:pStyle w:val="ListParagraph"/><w:numPr><w:ilvl w:val="0"/><w:numId w:val="3"/></w:numPr><w:rPr><w:sz w:val="28"/><w:szCs w:val="28"/></w:rPr></w:pPr><w:r><w:rPr><w:sz w:val="28"/><w:szCs w:val="28"/><w:lang w:val="en-US"/></w:rPr><w:t>V</w:t></w:r><w:r><w:rPr><w:sz w:val="28"/><w:szCs w:val="28"/></w:rPr><w:t>erspielt</w:t></w:r></w:p><w:p><w:pPr><w:pStyle w:val="Normal"/><w:spacing w:before="0" w:after="120"/><w:ind w:left="360" w:hanging="0"/><w:rPr><w:sz w:val="32"/><w:szCs w:val="32"/></w:rPr></w:pPr><w:r><w:rPr></w:rPr></w:r></w:p></w:txbxContent></v:textbox><w10:wrap type="square"/></v:rect><v:rect id="shape_0" path="m0,0l-2147483645,0l-2147483645,-2147483646l0,-2147483646xe" fillcolor="white" stroked="t" o:allowincell="f" style="position:absolute;left:6489;top:137;width:3087;height:4004;mso-wrap-style:square;v-text-anchor:top;mso-position-horizontal:center;mso-position-horizontal-relative:margin"><v:fill o:detectmouseclick="t" type="solid" color2="black"/><v:stroke color="black" weight="12600" joinstyle="round" endcap="flat"/><v:textbox><w:txbxContent><w:p><w:pPr><w:pStyle w:val="ListParagraph"/><w:numPr><w:ilvl w:val="0"/><w:numId w:val="3"/></w:numPr><w:rPr><w:sz w:val="28"/><w:szCs w:val="28"/></w:rPr></w:pPr><w:r><w:rPr><w:sz w:val="28"/><w:szCs w:val="28"/><w:lang w:val="en-US"/></w:rPr><w:t>Ambitiös</w:t></w:r></w:p><w:p><w:pPr><w:pStyle w:val="ListParagraph"/><w:numPr><w:ilvl w:val="0"/><w:numId w:val="3"/></w:numPr><w:rPr><w:sz w:val="28"/><w:szCs w:val="28"/></w:rPr></w:pPr><w:r><w:rPr><w:sz w:val="28"/><w:szCs w:val="28"/><w:lang w:val="en-US"/></w:rPr><w:t>Willensstark</w:t></w:r></w:p><w:p><w:pPr><w:pStyle w:val="ListParagraph"/><w:numPr><w:ilvl w:val="0"/><w:numId w:val="3"/></w:numPr><w:rPr><w:sz w:val="28"/><w:szCs w:val="28"/></w:rPr></w:pPr><w:r><w:rPr><w:sz w:val="28"/><w:szCs w:val="28"/><w:lang w:val="en-US"/></w:rPr><w:t>Hilfreich</w:t></w:r></w:p><w:p><w:pPr><w:pStyle w:val="ListParagraph"/><w:numPr><w:ilvl w:val="0"/><w:numId w:val="3"/></w:numPr><w:rPr><w:sz w:val="28"/><w:szCs w:val="28"/></w:rPr></w:pPr><w:r><w:rPr><w:sz w:val="28"/><w:szCs w:val="28"/><w:lang w:val="en-US"/></w:rPr><w:t>Treu</w:t></w:r></w:p><w:p><w:pPr><w:pStyle w:val="ListParagraph"/><w:numPr><w:ilvl w:val="0"/><w:numId w:val="3"/></w:numPr><w:rPr><w:sz w:val="28"/><w:szCs w:val="28"/></w:rPr></w:pPr><w:r><w:rPr><w:sz w:val="28"/><w:szCs w:val="28"/><w:lang w:val="en-US"/></w:rPr><w:t>Loyal</w:t></w:r></w:p><w:p><w:pPr><w:pStyle w:val="ListParagraph"/><w:numPr><w:ilvl w:val="0"/><w:numId w:val="3"/></w:numPr><w:rPr><w:sz w:val="28"/><w:szCs w:val="28"/></w:rPr></w:pPr><w:r><w:rPr><w:sz w:val="28"/><w:szCs w:val="28"/><w:lang w:val="en-US"/></w:rPr><w:t>Empathisch</w:t></w:r></w:p><w:p><w:pPr><w:pStyle w:val="ListParagraph"/><w:numPr><w:ilvl w:val="0"/><w:numId w:val="3"/></w:numPr><w:rPr><w:sz w:val="28"/><w:szCs w:val="28"/></w:rPr></w:pPr><w:r><w:rPr><w:sz w:val="28"/><w:szCs w:val="28"/><w:lang w:val="en-US"/></w:rPr><w:t>Romantisch</w:t></w:r></w:p><w:p><w:pPr><w:pStyle w:val="ListParagraph"/><w:numPr><w:ilvl w:val="0"/><w:numId w:val="3"/></w:numPr><w:rPr><w:sz w:val="28"/><w:szCs w:val="28"/></w:rPr></w:pPr><w:r><w:rPr><w:sz w:val="28"/><w:szCs w:val="28"/><w:lang w:val="en-US"/></w:rPr><w:t>Aufrichtig</w:t></w:r></w:p><w:p><w:pPr><w:pStyle w:val="ListParagraph"/><w:numPr><w:ilvl w:val="0"/><w:numId w:val="3"/></w:numPr><w:rPr><w:sz w:val="28"/><w:szCs w:val="28"/></w:rPr></w:pPr><w:r><w:rPr><w:sz w:val="28"/><w:szCs w:val="28"/><w:lang w:val="en-US"/></w:rPr><w:t>Charismatisch</w:t></w:r></w:p><w:p><w:pPr><w:pStyle w:val="ListParagraph"/><w:numPr><w:ilvl w:val="0"/><w:numId w:val="3"/></w:numPr><w:rPr><w:sz w:val="28"/><w:szCs w:val="28"/></w:rPr></w:pPr><w:r><w:rPr><w:sz w:val="28"/><w:szCs w:val="28"/><w:lang w:val="en-US"/></w:rPr><w:t>R</w:t></w:r><w:r><w:rPr><w:sz w:val="28"/><w:szCs w:val="28"/></w:rPr><w:t>uhig</w:t></w:r></w:p><w:p><w:pPr><w:pStyle w:val="Normal"/><w:spacing w:before="0" w:after="120"/><w:ind w:left="360" w:hanging="0"/><w:rPr><w:sz w:val="32"/><w:szCs w:val="32"/></w:rPr></w:pPr><w:r><w:rPr></w:rPr></w:r></w:p></w:txbxContent></v:textbox><w10:wrap type="square"/></v:rect></v:group></w:pict></mc:Fallback></mc:AlternateContent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w:sz w:val="24"/><w:szCs w:val="24"/></w:rPr></w:pPr><w:r><w:rPr><w:sz w:val="24"/><w:szCs w:val="24"/></w:rPr><w:t>Приложение 3. Немецкий язык</w:t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mc:AlternateContent><mc:Choice Requires="wpg"><w:drawing><wp:anchor behindDoc="1" distT="0" distB="0" distL="0" distR="0" simplePos="0" locked="0" layoutInCell="0" allowOverlap="1" relativeHeight="6" wp14:anchorId="018B9FD4"><wp:simplePos x="0" y="0"/><wp:positionH relativeFrom="page"><wp:align>center</wp:align></wp:positionH><wp:positionV relativeFrom="paragraph"><wp:posOffset>-579120</wp:posOffset></wp:positionV><wp:extent cx="7267575" cy="10353675"/><wp:effectExtent l="0" t="0" r="0" b="0"/><wp:wrapNone/><wp:docPr id="13" name="Схема 208"></wp:docPr><a:graphic xmlns:a="http://schemas.openxmlformats.org/drawingml/2006/main"><a:graphicData uri="http://schemas.microsoft.com/office/word/2010/wordprocessingGroup"><wpg:wgp><wpg:cNvGrpSpPr/><wpg:grpSpPr><a:xfrm><a:off x="0" y="0"/><a:ext cx="7267680" cy="10353600"/><a:chOff x="0" y="0"/><a:chExt cx="7267680" cy="10353600"/></a:xfrm></wpg:grpSpPr><pic:pic xmlns:pic="http://schemas.openxmlformats.org/drawingml/2006/picture"><pic:nvPicPr><pic:cNvPr id="0" name="RenderedShapes 3" descr=""></pic:cNvPr><pic:cNvPicPr/></pic:nvPicPr><pic:blipFill><a:blip r:embed="rId6"></a:blip><a:stretch/></pic:blipFill><pic:spPr><a:xfrm><a:off x="0" y="0"/><a:ext cx="7267680" cy="10353600"/></a:xfrm><a:prstGeom prst="rect"><a:avLst/></a:prstGeom><a:ln w="0"><a:noFill/></a:ln></pic:spPr></pic:pic></wpg:wgp></a:graphicData></a:graphic></wp:anchor></w:drawing></mc:Choice><mc:Fallback><w:pict><v:group id="shape_0" alt="Схема 208" style="position:absolute;margin-left:109.85pt;margin-top:-45.6pt;width:572.25pt;height:815.25pt" coordorigin="2197,-912" coordsize="11445,16305"><v:shapetype id="_x0000_t75" coordsize="21600,21600" o:spt="75" o:preferrelative="t" path="m@4@5l@4@11@9@11@9@5xe" filled="f" stroked="f">
<v:stroke joinstyle="miter"/>
<v:formulas>
<v:f eqn="if lineDrawn pixelLineWidth 0"/>
<v:f eqn="sum @0 1 0"/>
<v:f eqn="sum 0 0 @1"/>
<v:f eqn="prod @2 1 2"/>
<v:f eqn="prod @3 21600 pixelWidth"/>
<v:f eqn="prod @3 21600 pixelHeight"/>
<v:f eqn="sum @0 0 1"/>
<v:f eqn="prod @6 1 2"/>
<v:f eqn="prod @7 21600 pixelWidth"/>
<v:f eqn="sum @8 21600 0"/>
<v:f eqn="prod @7 21600 pixelHeight"/>
<v:f eqn="sum @10 21600 0"/>
</v:formulas>
<v:path o:extrusionok="f" gradientshapeok="t" o:connecttype="rect"/>
<o:lock v:ext="edit" aspectratio="t"/>
</v:shapetype><v:shape id="shape_0" ID="RenderedShapes 3" stroked="f" o:allowincell="f" style="position:absolute;left:2197;top:-912;width:11444;height:16304;mso-wrap-style:none;v-text-anchor:middle;mso-position-horizontal:center;mso-position-horizontal-relative:page" type="_x0000_t75"><v:imagedata r:id="rId7" o:detectmouseclick="t"/><v:stroke color="#3465a4" joinstyle="round" endcap="flat"/><w10:wrap type="none"/></v:shape></v:group></w:pict></mc:Fallback></mc:AlternateContent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w:sz w:val="24"/><w:szCs w:val="24"/></w:rPr></w:pPr><w:r><w:rPr><w:sz w:val="24"/><w:szCs w:val="24"/></w:rPr><w:t>Приложение 2. Английский язык</w:t></w:r></w:p><w:p><w:pPr><w:pStyle w:val="Normal"/><w:rPr></w:rPr></w:pPr><w:r><w:rPr></w:rPr><mc:AlternateContent><mc:Choice Requires="wpg"><w:drawing><wp:anchor behindDoc="0" distT="6350" distB="22860" distL="107950" distR="135890" simplePos="0" locked="0" layoutInCell="0" allowOverlap="1" relativeHeight="13"><wp:simplePos x="0" y="0"/><wp:positionH relativeFrom="margin"><wp:align>center</wp:align></wp:positionH><wp:positionV relativeFrom="paragraph"><wp:posOffset>86995</wp:posOffset></wp:positionV><wp:extent cx="3933825" cy="2543175"/><wp:effectExtent l="6350" t="6985" r="6350" b="5715"/><wp:wrapSquare wrapText="bothSides"/><wp:docPr id="14" name="Группа 30"></wp:docPr><a:graphic xmlns:a="http://schemas.openxmlformats.org/drawingml/2006/main"><a:graphicData uri="http://schemas.microsoft.com/office/word/2010/wordprocessingGroup"><wpg:wgp><wpg:cNvGrpSpPr/><wpg:grpSpPr><a:xfrm><a:off x="0" y="0"/><a:ext cx="3933720" cy="2543040"/><a:chOff x="0" y="0"/><a:chExt cx="3933720" cy="2543040"/></a:xfrm></wpg:grpSpPr><wps:wsp><wps:cNvSpPr/><wps:spPr><a:xfrm><a:off x="0" y="0"/><a:ext cx="1960920" cy="2543040"/></a:xfrm><a:prstGeom prst="rect"><a:avLst></a:avLst></a:prstGeom><a:solidFill><a:srgbClr val="ffffff"/></a:solidFill><a:ln><a:solidFill><a:srgbClr val="000000"/></a:solidFill><a:round/></a:ln></wps:spPr><wps:style><a:lnRef idx="2"><a:schemeClr val="dk1"/></a:lnRef><a:fillRef idx="1"><a:schemeClr val="lt1"/></a:fillRef><a:effectRef idx="0"><a:schemeClr val="dk1"/></a:effectRef><a:fontRef idx="minor"/></wps:style><wps:txbx><w:txbxContent><w:p><w:pPr><w:pStyle w:val="ListParagraph"/><w:numPr><w:ilvl w:val="0"/><w:numId w:val="2"/></w:numPr><w:rPr><w:sz w:val="28"/><w:szCs w:val="28"/></w:rPr></w:pPr><w:r><w:rPr><w:sz w:val="28"/><w:szCs w:val="28"/><w:lang w:val="en-US"/></w:rPr><w:t>Generous</w:t></w:r></w:p><w:p><w:pPr><w:pStyle w:val="ListParagraph"/><w:numPr><w:ilvl w:val="0"/><w:numId w:val="2"/></w:numPr><w:rPr><w:sz w:val="28"/><w:szCs w:val="28"/></w:rPr></w:pPr><w:r><w:rPr><w:sz w:val="28"/><w:szCs w:val="28"/><w:lang w:val="en-US"/></w:rPr><w:t>Talkative</w:t></w:r></w:p><w:p><w:pPr><w:pStyle w:val="ListParagraph"/><w:numPr><w:ilvl w:val="0"/><w:numId w:val="2"/></w:numPr><w:rPr><w:sz w:val="28"/><w:szCs w:val="28"/></w:rPr></w:pPr><w:r><w:rPr><w:sz w:val="28"/><w:szCs w:val="28"/><w:lang w:val="en-US"/></w:rPr><w:t>Active</w:t></w:r></w:p><w:p><w:pPr><w:pStyle w:val="ListParagraph"/><w:numPr><w:ilvl w:val="0"/><w:numId w:val="2"/></w:numPr><w:rPr><w:sz w:val="28"/><w:szCs w:val="28"/></w:rPr></w:pPr><w:r><w:rPr><w:sz w:val="28"/><w:szCs w:val="28"/><w:lang w:val="en-US"/></w:rPr><w:t>Open-minded</w:t></w:r></w:p><w:p><w:pPr><w:pStyle w:val="ListParagraph"/><w:numPr><w:ilvl w:val="0"/><w:numId w:val="2"/></w:numPr><w:rPr><w:sz w:val="28"/><w:szCs w:val="28"/></w:rPr></w:pPr><w:r><w:rPr><w:sz w:val="28"/><w:szCs w:val="28"/><w:lang w:val="en-US"/></w:rPr><w:t>Confident</w:t></w:r></w:p><w:p><w:pPr><w:pStyle w:val="ListParagraph"/><w:numPr><w:ilvl w:val="0"/><w:numId w:val="2"/></w:numPr><w:rPr><w:sz w:val="28"/><w:szCs w:val="28"/></w:rPr></w:pPr><w:r><w:rPr><w:sz w:val="28"/><w:szCs w:val="28"/><w:lang w:val="en-US"/></w:rPr><w:t>Responsible</w:t></w:r></w:p><w:p><w:pPr><w:pStyle w:val="ListParagraph"/><w:numPr><w:ilvl w:val="0"/><w:numId w:val="2"/></w:numPr><w:rPr><w:sz w:val="28"/><w:szCs w:val="28"/></w:rPr></w:pPr><w:r><w:rPr><w:sz w:val="28"/><w:szCs w:val="28"/><w:lang w:val="en-US"/></w:rPr><w:t>Sensible</w:t></w:r></w:p><w:p><w:pPr><w:pStyle w:val="ListParagraph"/><w:numPr><w:ilvl w:val="0"/><w:numId w:val="2"/></w:numPr><w:rPr><w:sz w:val="28"/><w:szCs w:val="28"/></w:rPr></w:pPr><w:r><w:rPr><w:sz w:val="28"/><w:szCs w:val="28"/><w:lang w:val="en-US"/></w:rPr><w:t>Sensitive</w:t></w:r></w:p><w:p><w:pPr><w:pStyle w:val="ListParagraph"/><w:numPr><w:ilvl w:val="0"/><w:numId w:val="2"/></w:numPr><w:rPr><w:sz w:val="28"/><w:szCs w:val="28"/></w:rPr></w:pPr><w:r><w:rPr><w:sz w:val="28"/><w:szCs w:val="28"/><w:lang w:val="en-US"/></w:rPr><w:t>Witty</w:t></w:r></w:p><w:p><w:pPr><w:pStyle w:val="ListParagraph"/><w:numPr><w:ilvl w:val="0"/><w:numId w:val="2"/></w:numPr><w:rPr><w:sz w:val="28"/><w:szCs w:val="28"/></w:rPr></w:pPr><w:r><w:rPr><w:sz w:val="28"/><w:szCs w:val="28"/><w:lang w:val="en-US"/></w:rPr><w:t>Playful</w:t></w:r></w:p><w:p><w:pPr><w:pStyle w:val="Normal"/><w:spacing w:before="0" w:after="120"/><w:ind w:left="360" w:hanging="0"/><w:rPr><w:sz w:val="32"/><w:szCs w:val="32"/></w:rPr></w:pPr><w:r><w:rPr></w:rPr></w:r></w:p></w:txbxContent></wps:txbx><wps:bodyPr lIns="0" rIns="0" tIns="0" bIns="0" anchor="t"><a:noAutofit/></wps:bodyPr></wps:wsp><wps:wsp><wps:cNvSpPr/><wps:spPr><a:xfrm><a:off x="1972800" y="0"/><a:ext cx="1960920" cy="2543040"/></a:xfrm><a:prstGeom prst="rect"><a:avLst></a:avLst></a:prstGeom><a:solidFill><a:srgbClr val="ffffff"/></a:solidFill><a:ln><a:solidFill><a:srgbClr val="000000"/></a:solidFill><a:round/></a:ln></wps:spPr><wps:style><a:lnRef idx="2"><a:schemeClr val="dk1"/></a:lnRef><a:fillRef idx="1"><a:schemeClr val="lt1"/></a:fillRef><a:effectRef idx="0"><a:schemeClr val="dk1"/></a:effectRef><a:fontRef idx="minor"/></wps:style><wps:txbx><w:txbxContent><w:p><w:pPr><w:pStyle w:val="ListParagraph"/><w:numPr><w:ilvl w:val="0"/><w:numId w:val="2"/></w:numPr><w:rPr><w:sz w:val="28"/><w:szCs w:val="28"/></w:rPr></w:pPr><w:r><w:rPr><w:sz w:val="28"/><w:szCs w:val="28"/><w:lang w:val="en-US"/></w:rPr><w:t>Ambitious</w:t></w:r></w:p><w:p><w:pPr><w:pStyle w:val="ListParagraph"/><w:numPr><w:ilvl w:val="0"/><w:numId w:val="2"/></w:numPr><w:rPr><w:sz w:val="28"/><w:szCs w:val="28"/></w:rPr></w:pPr><w:r><w:rPr><w:sz w:val="28"/><w:szCs w:val="28"/><w:lang w:val="en-US"/></w:rPr><w:t>Strong-willed</w:t></w:r></w:p><w:p><w:pPr><w:pStyle w:val="ListParagraph"/><w:numPr><w:ilvl w:val="0"/><w:numId w:val="2"/></w:numPr><w:rPr><w:sz w:val="28"/><w:szCs w:val="28"/></w:rPr></w:pPr><w:r><w:rPr><w:sz w:val="28"/><w:szCs w:val="28"/><w:lang w:val="en-US"/></w:rPr><w:t>Helpful</w:t></w:r></w:p><w:p><w:pPr><w:pStyle w:val="ListParagraph"/><w:numPr><w:ilvl w:val="0"/><w:numId w:val="2"/></w:numPr><w:rPr><w:sz w:val="28"/><w:szCs w:val="28"/></w:rPr></w:pPr><w:r><w:rPr><w:sz w:val="28"/><w:szCs w:val="28"/><w:lang w:val="en-US"/></w:rPr><w:t>Faithful</w:t></w:r></w:p><w:p><w:pPr><w:pStyle w:val="ListParagraph"/><w:numPr><w:ilvl w:val="0"/><w:numId w:val="2"/></w:numPr><w:rPr><w:sz w:val="28"/><w:szCs w:val="28"/></w:rPr></w:pPr><w:r><w:rPr><w:sz w:val="28"/><w:szCs w:val="28"/><w:lang w:val="en-US"/></w:rPr><w:t>Loyal</w:t></w:r></w:p><w:p><w:pPr><w:pStyle w:val="ListParagraph"/><w:numPr><w:ilvl w:val="0"/><w:numId w:val="2"/></w:numPr><w:rPr><w:sz w:val="28"/><w:szCs w:val="28"/></w:rPr></w:pPr><w:r><w:rPr><w:sz w:val="28"/><w:szCs w:val="28"/><w:lang w:val="en-US"/></w:rPr><w:t>Empathetic</w:t></w:r></w:p><w:p><w:pPr><w:pStyle w:val="ListParagraph"/><w:numPr><w:ilvl w:val="0"/><w:numId w:val="2"/></w:numPr><w:rPr><w:sz w:val="28"/><w:szCs w:val="28"/></w:rPr></w:pPr><w:r><w:rPr><w:sz w:val="28"/><w:szCs w:val="28"/><w:lang w:val="en-US"/></w:rPr><w:t>Romantic</w:t></w:r></w:p><w:p><w:pPr><w:pStyle w:val="ListParagraph"/><w:numPr><w:ilvl w:val="0"/><w:numId w:val="2"/></w:numPr><w:rPr><w:sz w:val="28"/><w:szCs w:val="28"/></w:rPr></w:pPr><w:r><w:rPr><w:sz w:val="28"/><w:szCs w:val="28"/><w:lang w:val="en-US"/></w:rPr><w:t>Sincere</w:t></w:r></w:p><w:p><w:pPr><w:pStyle w:val="ListParagraph"/><w:numPr><w:ilvl w:val="0"/><w:numId w:val="2"/></w:numPr><w:rPr><w:sz w:val="28"/><w:szCs w:val="28"/></w:rPr></w:pPr><w:r><w:rPr><w:sz w:val="28"/><w:szCs w:val="28"/><w:lang w:val="en-US"/></w:rPr><w:t>Charismatic</w:t></w:r></w:p><w:p><w:pPr><w:pStyle w:val="ListParagraph"/><w:numPr><w:ilvl w:val="0"/><w:numId w:val="2"/></w:numPr><w:rPr><w:sz w:val="28"/><w:szCs w:val="28"/></w:rPr></w:pPr><w:r><w:rPr><w:sz w:val="28"/><w:szCs w:val="28"/><w:lang w:val="en-US"/></w:rPr><w:t>Peaceful</w:t></w:r></w:p><w:p><w:pPr><w:pStyle w:val="Normal"/><w:spacing w:before="0" w:after="120"/><w:ind w:left="360" w:hanging="0"/><w:rPr><w:sz w:val="32"/><w:szCs w:val="32"/></w:rPr></w:pPr><w:r><w:rPr></w:rPr></w:r></w:p></w:txbxContent></wps:txbx><wps:bodyPr lIns="0" rIns="0" tIns="0" bIns="0" anchor="t"><a:noAutofit/></wps:bodyPr></wps:wsp></wpg:wgp></a:graphicData></a:graphic></wp:anchor></w:drawing></mc:Choice><mc:Fallback><w:pict><v:group id="shape_0" alt="Группа 30" style="position:absolute;margin-left:169.1pt;margin-top:6.85pt;width:309.7pt;height:200.25pt" coordorigin="3382,137" coordsize="6194,4005"><v:rect id="shape_0" path="m0,0l-2147483645,0l-2147483645,-2147483646l0,-2147483646xe" fillcolor="white" stroked="t" o:allowincell="f" style="position:absolute;left:3382;top:137;width:3087;height:4004;mso-wrap-style:square;v-text-anchor:top;mso-position-horizontal:center;mso-position-horizontal-relative:margin"><v:fill o:detectmouseclick="t" type="solid" color2="black"/><v:stroke color="black" weight="12600" joinstyle="round" endcap="flat"/><v:textbox><w:txbxContent><w:p><w:pPr><w:pStyle w:val="ListParagraph"/><w:numPr><w:ilvl w:val="0"/><w:numId w:val="2"/></w:numPr><w:rPr><w:sz w:val="28"/><w:szCs w:val="28"/></w:rPr></w:pPr><w:r><w:rPr><w:sz w:val="28"/><w:szCs w:val="28"/><w:lang w:val="en-US"/></w:rPr><w:t>Generous</w:t></w:r></w:p><w:p><w:pPr><w:pStyle w:val="ListParagraph"/><w:numPr><w:ilvl w:val="0"/><w:numId w:val="2"/></w:numPr><w:rPr><w:sz w:val="28"/><w:szCs w:val="28"/></w:rPr></w:pPr><w:r><w:rPr><w:sz w:val="28"/><w:szCs w:val="28"/><w:lang w:val="en-US"/></w:rPr><w:t>Talkative</w:t></w:r></w:p><w:p><w:pPr><w:pStyle w:val="ListParagraph"/><w:numPr><w:ilvl w:val="0"/><w:numId w:val="2"/></w:numPr><w:rPr><w:sz w:val="28"/><w:szCs w:val="28"/></w:rPr></w:pPr><w:r><w:rPr><w:sz w:val="28"/><w:szCs w:val="28"/><w:lang w:val="en-US"/></w:rPr><w:t>Active</w:t></w:r></w:p><w:p><w:pPr><w:pStyle w:val="ListParagraph"/><w:numPr><w:ilvl w:val="0"/><w:numId w:val="2"/></w:numPr><w:rPr><w:sz w:val="28"/><w:szCs w:val="28"/></w:rPr></w:pPr><w:r><w:rPr><w:sz w:val="28"/><w:szCs w:val="28"/><w:lang w:val="en-US"/></w:rPr><w:t>Open-minded</w:t></w:r></w:p><w:p><w:pPr><w:pStyle w:val="ListParagraph"/><w:numPr><w:ilvl w:val="0"/><w:numId w:val="2"/></w:numPr><w:rPr><w:sz w:val="28"/><w:szCs w:val="28"/></w:rPr></w:pPr><w:r><w:rPr><w:sz w:val="28"/><w:szCs w:val="28"/><w:lang w:val="en-US"/></w:rPr><w:t>Confident</w:t></w:r></w:p><w:p><w:pPr><w:pStyle w:val="ListParagraph"/><w:numPr><w:ilvl w:val="0"/><w:numId w:val="2"/></w:numPr><w:rPr><w:sz w:val="28"/><w:szCs w:val="28"/></w:rPr></w:pPr><w:r><w:rPr><w:sz w:val="28"/><w:szCs w:val="28"/><w:lang w:val="en-US"/></w:rPr><w:t>Responsible</w:t></w:r></w:p><w:p><w:pPr><w:pStyle w:val="ListParagraph"/><w:numPr><w:ilvl w:val="0"/><w:numId w:val="2"/></w:numPr><w:rPr><w:sz w:val="28"/><w:szCs w:val="28"/></w:rPr></w:pPr><w:r><w:rPr><w:sz w:val="28"/><w:szCs w:val="28"/><w:lang w:val="en-US"/></w:rPr><w:t>Sensible</w:t></w:r></w:p><w:p><w:pPr><w:pStyle w:val="ListParagraph"/><w:numPr><w:ilvl w:val="0"/><w:numId w:val="2"/></w:numPr><w:rPr><w:sz w:val="28"/><w:szCs w:val="28"/></w:rPr></w:pPr><w:r><w:rPr><w:sz w:val="28"/><w:szCs w:val="28"/><w:lang w:val="en-US"/></w:rPr><w:t>Sensitive</w:t></w:r></w:p><w:p><w:pPr><w:pStyle w:val="ListParagraph"/><w:numPr><w:ilvl w:val="0"/><w:numId w:val="2"/></w:numPr><w:rPr><w:sz w:val="28"/><w:szCs w:val="28"/></w:rPr></w:pPr><w:r><w:rPr><w:sz w:val="28"/><w:szCs w:val="28"/><w:lang w:val="en-US"/></w:rPr><w:t>Witty</w:t></w:r></w:p><w:p><w:pPr><w:pStyle w:val="ListParagraph"/><w:numPr><w:ilvl w:val="0"/><w:numId w:val="2"/></w:numPr><w:rPr><w:sz w:val="28"/><w:szCs w:val="28"/></w:rPr></w:pPr><w:r><w:rPr><w:sz w:val="28"/><w:szCs w:val="28"/><w:lang w:val="en-US"/></w:rPr><w:t>Playful</w:t></w:r></w:p><w:p><w:pPr><w:pStyle w:val="Normal"/><w:spacing w:before="0" w:after="120"/><w:ind w:left="360" w:hanging="0"/><w:rPr><w:sz w:val="32"/><w:szCs w:val="32"/></w:rPr></w:pPr><w:r><w:rPr></w:rPr></w:r></w:p></w:txbxContent></v:textbox><w10:wrap type="square"/></v:rect><v:rect id="shape_0" path="m0,0l-2147483645,0l-2147483645,-2147483646l0,-2147483646xe" fillcolor="white" stroked="t" o:allowincell="f" style="position:absolute;left:6489;top:137;width:3087;height:4004;mso-wrap-style:square;v-text-anchor:top;mso-position-horizontal:center;mso-position-horizontal-relative:margin"><v:fill o:detectmouseclick="t" type="solid" color2="black"/><v:stroke color="black" weight="12600" joinstyle="round" endcap="flat"/><v:textbox><w:txbxContent><w:p><w:pPr><w:pStyle w:val="ListParagraph"/><w:numPr><w:ilvl w:val="0"/><w:numId w:val="2"/></w:numPr><w:rPr><w:sz w:val="28"/><w:szCs w:val="28"/></w:rPr></w:pPr><w:r><w:rPr><w:sz w:val="28"/><w:szCs w:val="28"/><w:lang w:val="en-US"/></w:rPr><w:t>Ambitious</w:t></w:r></w:p><w:p><w:pPr><w:pStyle w:val="ListParagraph"/><w:numPr><w:ilvl w:val="0"/><w:numId w:val="2"/></w:numPr><w:rPr><w:sz w:val="28"/><w:szCs w:val="28"/></w:rPr></w:pPr><w:r><w:rPr><w:sz w:val="28"/><w:szCs w:val="28"/><w:lang w:val="en-US"/></w:rPr><w:t>Strong-willed</w:t></w:r></w:p><w:p><w:pPr><w:pStyle w:val="ListParagraph"/><w:numPr><w:ilvl w:val="0"/><w:numId w:val="2"/></w:numPr><w:rPr><w:sz w:val="28"/><w:szCs w:val="28"/></w:rPr></w:pPr><w:r><w:rPr><w:sz w:val="28"/><w:szCs w:val="28"/><w:lang w:val="en-US"/></w:rPr><w:t>Helpful</w:t></w:r></w:p><w:p><w:pPr><w:pStyle w:val="ListParagraph"/><w:numPr><w:ilvl w:val="0"/><w:numId w:val="2"/></w:numPr><w:rPr><w:sz w:val="28"/><w:szCs w:val="28"/></w:rPr></w:pPr><w:r><w:rPr><w:sz w:val="28"/><w:szCs w:val="28"/><w:lang w:val="en-US"/></w:rPr><w:t>Faithful</w:t></w:r></w:p><w:p><w:pPr><w:pStyle w:val="ListParagraph"/><w:numPr><w:ilvl w:val="0"/><w:numId w:val="2"/></w:numPr><w:rPr><w:sz w:val="28"/><w:szCs w:val="28"/></w:rPr></w:pPr><w:r><w:rPr><w:sz w:val="28"/><w:szCs w:val="28"/><w:lang w:val="en-US"/></w:rPr><w:t>Loyal</w:t></w:r></w:p><w:p><w:pPr><w:pStyle w:val="ListParagraph"/><w:numPr><w:ilvl w:val="0"/><w:numId w:val="2"/></w:numPr><w:rPr><w:sz w:val="28"/><w:szCs w:val="28"/></w:rPr></w:pPr><w:r><w:rPr><w:sz w:val="28"/><w:szCs w:val="28"/><w:lang w:val="en-US"/></w:rPr><w:t>Empathetic</w:t></w:r></w:p><w:p><w:pPr><w:pStyle w:val="ListParagraph"/><w:numPr><w:ilvl w:val="0"/><w:numId w:val="2"/></w:numPr><w:rPr><w:sz w:val="28"/><w:szCs w:val="28"/></w:rPr></w:pPr><w:r><w:rPr><w:sz w:val="28"/><w:szCs w:val="28"/><w:lang w:val="en-US"/></w:rPr><w:t>Romantic</w:t></w:r></w:p><w:p><w:pPr><w:pStyle w:val="ListParagraph"/><w:numPr><w:ilvl w:val="0"/><w:numId w:val="2"/></w:numPr><w:rPr><w:sz w:val="28"/><w:szCs w:val="28"/></w:rPr></w:pPr><w:r><w:rPr><w:sz w:val="28"/><w:szCs w:val="28"/><w:lang w:val="en-US"/></w:rPr><w:t>Sincere</w:t></w:r></w:p><w:p><w:pPr><w:pStyle w:val="ListParagraph"/><w:numPr><w:ilvl w:val="0"/><w:numId w:val="2"/></w:numPr><w:rPr><w:sz w:val="28"/><w:szCs w:val="28"/></w:rPr></w:pPr><w:r><w:rPr><w:sz w:val="28"/><w:szCs w:val="28"/><w:lang w:val="en-US"/></w:rPr><w:t>Charismatic</w:t></w:r></w:p><w:p><w:pPr><w:pStyle w:val="ListParagraph"/><w:numPr><w:ilvl w:val="0"/><w:numId w:val="2"/></w:numPr><w:rPr><w:sz w:val="28"/><w:szCs w:val="28"/></w:rPr></w:pPr><w:r><w:rPr><w:sz w:val="28"/><w:szCs w:val="28"/><w:lang w:val="en-US"/></w:rPr><w:t>Peaceful</w:t></w:r></w:p><w:p><w:pPr><w:pStyle w:val="Normal"/><w:spacing w:before="0" w:after="120"/><w:ind w:left="360" w:hanging="0"/><w:rPr><w:sz w:val="32"/><w:szCs w:val="32"/></w:rPr></w:pPr><w:r><w:rPr></w:rPr></w:r></w:p></w:txbxContent></v:textbox><w10:wrap type="square"/></v:rect></v:group></w:pict></mc:Fallback></mc:AlternateContent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w:sz w:val="24"/><w:szCs w:val="24"/></w:rPr></w:pPr><w:r><w:rPr><w:sz w:val="24"/><w:szCs w:val="24"/></w:rPr><w:t>Приложение 3. Английский язык</w:t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mc:AlternateContent><mc:Choice Requires="wpg"><w:drawing><wp:anchor behindDoc="1" distT="0" distB="0" distL="0" distR="0" simplePos="0" locked="0" layoutInCell="0" allowOverlap="1" relativeHeight="9" wp14:anchorId="659107C4"><wp:simplePos x="0" y="0"/><wp:positionH relativeFrom="page"><wp:posOffset>114300</wp:posOffset></wp:positionH><wp:positionV relativeFrom="paragraph"><wp:posOffset>-653415</wp:posOffset></wp:positionV><wp:extent cx="7267575" cy="10353675"/><wp:effectExtent l="0" t="0" r="0" b="0"/><wp:wrapNone/><wp:docPr id="17" name="Схема 193"></wp:docPr><a:graphic xmlns:a="http://schemas.openxmlformats.org/drawingml/2006/main"><a:graphicData uri="http://schemas.microsoft.com/office/word/2010/wordprocessingGroup"><wpg:wgp><wpg:cNvGrpSpPr/><wpg:grpSpPr><a:xfrm><a:off x="0" y="0"/><a:ext cx="7267680" cy="10353600"/><a:chOff x="0" y="0"/><a:chExt cx="7267680" cy="10353600"/></a:xfrm></wpg:grpSpPr><pic:pic xmlns:pic="http://schemas.openxmlformats.org/drawingml/2006/picture"><pic:nvPicPr><pic:cNvPr id="1" name="RenderedShapes 2" descr=""></pic:cNvPr><pic:cNvPicPr/></pic:nvPicPr><pic:blipFill><a:blip r:embed="rId8"></a:blip><a:stretch/></pic:blipFill><pic:spPr><a:xfrm><a:off x="0" y="0"/><a:ext cx="7267680" cy="10353600"/></a:xfrm><a:prstGeom prst="rect"><a:avLst/></a:prstGeom><a:ln w="0"><a:noFill/></a:ln></pic:spPr></pic:pic></wpg:wgp></a:graphicData></a:graphic></wp:anchor></w:drawing></mc:Choice><mc:Fallback><w:pict><v:group id="shape_0" alt="Схема 193" style="position:absolute;margin-left:9.05pt;margin-top:-51.45pt;width:572.25pt;height:815.25pt" coordorigin="181,-1029" coordsize="11445,16305"><v:shape id="shape_0" ID="RenderedShapes 2" stroked="f" o:allowincell="f" style="position:absolute;left:180;top:-1029;width:11444;height:16304;mso-wrap-style:none;v-text-anchor:middle;mso-position-horizontal-relative:page" type="_x0000_t75"><v:imagedata r:id="rId9" o:detectmouseclick="t"/><v:stroke color="#3465a4" joinstyle="round" endcap="flat"/><w10:wrap type="none"/></v:shape></v:group></w:pict></mc:Fallback></mc:AlternateContent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/w:p><w:p><w:pPr><w:pStyle w:val="Normal"/><w:rPr></w:rPr></w:pPr><w:r><w:rPr></w:rPr></w:r><w:r><w:br w:type="page"/></w:r></w:p><w:p><w:pPr><w:pStyle w:val="Normal"/><w:rPr><w:sz w:val="24"/><w:szCs w:val="24"/></w:rPr></w:pPr><w:r><w:rPr><w:sz w:val="24"/><w:szCs w:val="24"/></w:rPr><w:t>Приложение 4. Немецкий язык</w:t></w:r></w:p><w:p><w:pPr><w:pStyle w:val="Normal"/><w:rPr><w:sz w:val="24"/><w:szCs w:val="24"/></w:rPr></w:pPr><w:r><w:rPr><w:sz w:val="24"/><w:szCs w:val="24"/></w:rPr><w:t>Составить предложения.</w:t></w:r></w:p><w:p><w:pPr><w:pStyle w:val="ListParagraph"/><w:spacing w:lineRule="auto" w:line="360"/><w:ind w:left="-207" w:hanging="0"/><w:rPr></w:rPr></w:pPr><w:r><w:rPr><w:rFonts w:cs="Times New Roman"/><w:sz w:val="28"/><w:szCs w:val="28"/><w:lang w:val="en-US"/></w:rPr><w:t>1) ist besser Es, in versagen der zu Originalität, der als in sein erfolgreich zu Nachahmung.</w:t></w:r></w:p><w:p><w:pPr><w:pStyle w:val="ListParagraph"/><w:spacing w:lineRule="auto" w:line="360"/><w:ind w:left="-207" w:hanging="0"/><w:rPr></w:rPr></w:pPr><w:r><w:rPr><w:rFonts w:cs="Times New Roman"/><w:sz w:val="28"/><w:szCs w:val="28"/><w:lang w:val="en-US"/></w:rPr><w:t>2)</w:t></w:r><w:r><w:rPr><w:lang w:val="en-US"/></w:rPr><w:t xml:space="preserve"> </w:t></w:r><w:r><w:rPr><w:rFonts w:cs="Times New Roman"/><w:sz w:val="28"/><w:szCs w:val="28"/><w:lang w:val="en-US"/></w:rPr><w:t>es du träumen Wenn, dann kannst erreichen kannst du es.</w:t></w:r></w:p><w:p><w:pPr><w:pStyle w:val="ListParagraph"/><w:spacing w:lineRule="auto" w:line="360"/><w:ind w:left="-207" w:hanging="0"/><w:rPr></w:rPr></w:pPr><w:r><w:rPr><w:rFonts w:cs="Times New Roman"/><w:sz w:val="28"/><w:szCs w:val="28"/><w:lang w:val="en-US"/></w:rPr><w:t>3)</w:t></w:r><w:r><w:rPr><w:lang w:val="en-US"/></w:rPr><w:t xml:space="preserve"> </w:t></w:r><w:r><w:rPr><w:rFonts w:cs="Times New Roman"/><w:sz w:val="28"/><w:szCs w:val="28"/><w:lang w:val="en-US"/></w:rPr><w:t>Diejenigen, die Meinung ihre ändern nicht können, nichts können ändern.</w:t></w:r></w:p><w:p><w:pPr><w:pStyle w:val="ListParagraph"/><w:spacing w:lineRule="auto" w:line="360"/><w:ind w:left="-207" w:hanging="0"/><w:rPr></w:rPr></w:pPr><w:r><w:rPr><w:rFonts w:cs="Times New Roman"/><w:sz w:val="28"/><w:szCs w:val="28"/><w:lang w:val="en-US"/></w:rPr><w:t>4)</w:t></w:r><w:r><w:rPr><w:lang w:val="en-US"/></w:rPr><w:t xml:space="preserve"> </w:t></w:r><w:r><w:rPr><w:rFonts w:cs="Times New Roman"/><w:sz w:val="28"/><w:szCs w:val="28"/><w:lang w:val="en-US"/></w:rPr><w:t>spielt Es keine, wie Rolle langsam gehst du, nicht aufhörst solange du.</w:t></w:r></w:p><w:p><w:pPr><w:pStyle w:val="ListParagraph"/><w:spacing w:lineRule="auto" w:line="360"/><w:ind w:left="-207" w:hanging="0"/><w:rPr></w:rPr></w:pPr><w:r><w:rPr><w:rFonts w:cs="Times New Roman"/><w:sz w:val="28"/><w:szCs w:val="28"/><w:lang w:val="en-US"/></w:rPr><w:t>5)</w:t></w:r><w:r><w:rPr><w:lang w:val="en-US"/></w:rPr><w:t xml:space="preserve"> </w:t></w:r><w:r><w:rPr><w:rFonts w:cs="Times New Roman"/><w:sz w:val="28"/><w:szCs w:val="28"/><w:lang w:val="en-US"/></w:rPr><w:t>Der Mann, der in sich Vertrauen hat selbst, Vertrauen gewinnt anderer das.</w:t></w:r></w:p><w:p><w:pPr><w:pStyle w:val="ListParagraph"/><w:spacing w:lineRule="auto" w:line="360"/><w:ind w:left="-207" w:hanging="0"/><w:rPr></w:rPr></w:pPr><w:r><w:rPr><w:rFonts w:cs="Times New Roman"/><w:sz w:val="28"/><w:szCs w:val="28"/><w:lang w:val="en-US"/></w:rPr><w:t>6)</w:t></w:r><w:r><w:rPr><w:lang w:val="en-US"/></w:rPr><w:t xml:space="preserve"> </w:t></w:r><w:r><w:rPr><w:rFonts w:cs="Times New Roman"/><w:sz w:val="28"/><w:szCs w:val="28"/><w:lang w:val="en-US"/></w:rPr><w:t>ist Kreativität die hat Intelligenz, Spaß.</w:t></w:r></w:p><w:p><w:pPr><w:pStyle w:val="ListParagraph"/><w:spacing w:lineRule="auto" w:line="360"/><w:ind w:left="-207" w:hanging="0"/><w:rPr></w:rPr></w:pPr><w:r><w:rPr><w:rFonts w:cs="Times New Roman"/><w:sz w:val="28"/><w:szCs w:val="28"/><w:lang w:val="en-US"/></w:rPr><w:t>7)</w:t></w:r><w:r><w:rPr><w:lang w:val="en-US"/></w:rPr><w:t xml:space="preserve"> </w:t></w:r><w:r><w:rPr><w:rFonts w:cs="Times New Roman"/><w:sz w:val="28"/><w:szCs w:val="28"/><w:lang w:val="en-US"/></w:rPr><w:t>große Wenn du nicht Dinge tun kannst, kleine mache auf Dinge Weisgroßartige e.</w:t></w:r></w:p><w:p><w:pPr><w:pStyle w:val="ListParagraph"/><w:spacing w:lineRule="auto" w:line="360"/><w:ind w:left="-207" w:hanging="0"/><w:rPr></w:rPr></w:pPr><w:r><w:rPr><w:rFonts w:cs="Times New Roman"/><w:sz w:val="28"/><w:szCs w:val="28"/><w:lang w:val="en-US"/></w:rPr><w:t>8)</w:t></w:r><w:r><w:rPr><w:lang w:val="en-US"/></w:rPr><w:t xml:space="preserve"> </w:t></w:r><w:r><w:rPr><w:rFonts w:cs="Times New Roman"/><w:sz w:val="28"/><w:szCs w:val="28"/><w:lang w:val="en-US"/></w:rPr><w:t>du Wohin auch, nimm Herz dein gehst ganzes.</w:t></w:r></w:p><w:p><w:pPr><w:pStyle w:val="ListParagraph"/><w:spacing w:lineRule="auto" w:line="360"/><w:ind w:left="-207" w:hanging="0"/><w:rPr></w:rPr></w:pPr><w:r><w:rPr><w:rFonts w:cs="Times New Roman"/><w:sz w:val="28"/><w:szCs w:val="28"/><w:lang w:val="en-US"/></w:rPr><w:t>9)</w:t></w:r><w:r><w:rPr><w:lang w:val="en-US"/></w:rPr><w:t xml:space="preserve"> </w:t></w:r><w:r><w:rPr><w:rFonts w:cs="Times New Roman"/><w:sz w:val="28"/><w:szCs w:val="28"/><w:lang w:val="en-US"/></w:rPr><w:t>keine Probleme sind sie Stoppzeichen, Richtlinien sind.</w:t></w:r></w:p><w:p><w:pPr><w:pStyle w:val="ListParagraph"/><w:spacing w:lineRule="auto" w:line="360"/><w:ind w:left="-207" w:hanging="0"/><w:rPr></w:rPr></w:pPr><w:r><w:rPr><w:rFonts w:cs="Times New Roman"/><w:sz w:val="28"/><w:szCs w:val="28"/><w:lang w:val="en-US"/></w:rPr><w:t>10)</w:t></w:r><w:r><w:rPr><w:lang w:val="en-US"/></w:rPr><w:t xml:space="preserve"> </w:t></w:r><w:r><w:rPr><w:rFonts w:cs="Times New Roman"/><w:sz w:val="28"/><w:szCs w:val="28"/><w:lang w:val="en-US"/></w:rPr><w:t>ist Kooperation zum der Schlüssel Erfolg.</w:t></w:r></w:p><w:p><w:pPr><w:pStyle w:val="ListParagraph"/><w:spacing w:lineRule="auto" w:line="360"/><w:ind w:left="-207" w:hanging="0"/><w:rPr><w:rFonts w:cs="Times New Roman"/><w:sz w:val="28"/><w:szCs w:val="28"/><w:lang w:val="en-US"/></w:rPr></w:pPr><w:r><w:rPr></w:rPr></w:r></w:p><w:p><w:pPr><w:pStyle w:val="ListParagraph"/><w:spacing w:lineRule="auto" w:line="360"/><w:ind w:left="-207" w:hanging="0"/><w:rPr><w:sz w:val="24"/><w:szCs w:val="24"/><w:lang w:val="ru-RU"/></w:rPr></w:pPr><w:r><w:rPr><w:rFonts w:cs="Times New Roman"/><w:sz w:val="24"/><w:szCs w:val="24"/><w:lang w:val="ru-RU"/></w:rPr><w:t>Ответы:</w:t></w:r></w:p><w:p><w:pPr><w:pStyle w:val="ListParagraph"/><w:spacing w:lineRule="auto" w:line="360"/><w:ind w:left="-207" w:hanging="0"/><w:rPr><w:sz w:val="28"/><w:szCs w:val="28"/></w:rPr></w:pPr><w:r><w:rPr><w:rFonts w:cs="Times New Roman"/><w:sz w:val="28"/><w:szCs w:val="28"/><w:lang w:val="en-US"/></w:rPr><w:t>1)Es ist besser, in der Originalität zu versagen, als in der Nachahmung erfolgreich zu sein.</w:t></w:r></w:p><w:p><w:pPr><w:pStyle w:val="ListParagraph"/><w:spacing w:lineRule="auto" w:line="360"/><w:ind w:left="-207" w:hanging="0"/><w:rPr><w:sz w:val="28"/><w:szCs w:val="28"/></w:rPr></w:pPr><w:r><w:rPr><w:rFonts w:cs="Times New Roman"/><w:sz w:val="28"/><w:szCs w:val="28"/><w:lang w:val="en-US"/></w:rPr><w:t>2)</w:t></w:r><w:r><w:rPr><w:sz w:val="28"/><w:szCs w:val="28"/><w:lang w:val="en-US"/></w:rPr><w:t xml:space="preserve"> </w:t></w:r><w:r><w:rPr><w:rFonts w:cs="Times New Roman"/><w:sz w:val="28"/><w:szCs w:val="28"/><w:lang w:val="en-US"/></w:rPr><w:t>Wenn du es träumen kannst, dann kannst du es erreichen.</w:t></w:r></w:p><w:p><w:pPr><w:pStyle w:val="ListParagraph"/><w:spacing w:lineRule="auto" w:line="360"/><w:ind w:left="-207" w:hanging="0"/><w:rPr><w:sz w:val="28"/><w:szCs w:val="28"/></w:rPr></w:pPr><w:r><w:rPr><w:rFonts w:cs="Times New Roman"/><w:sz w:val="28"/><w:szCs w:val="28"/><w:lang w:val="en-US"/></w:rPr><w:t>3)</w:t></w:r><w:r><w:rPr><w:sz w:val="28"/><w:szCs w:val="28"/><w:lang w:val="en-US"/></w:rPr><w:t xml:space="preserve"> </w:t></w:r><w:r><w:rPr><w:rFonts w:cs="Times New Roman"/><w:sz w:val="28"/><w:szCs w:val="28"/><w:lang w:val="en-US"/></w:rPr><w:t>Diejenigen, die ihre Meinung nicht ändern können, können nichts ändern.</w:t></w:r></w:p><w:p><w:pPr><w:pStyle w:val="ListParagraph"/><w:spacing w:lineRule="auto" w:line="360"/><w:ind w:left="-207" w:hanging="0"/><w:rPr><w:sz w:val="28"/><w:szCs w:val="28"/></w:rPr></w:pPr><w:r><w:rPr><w:rFonts w:cs="Times New Roman"/><w:sz w:val="28"/><w:szCs w:val="28"/><w:lang w:val="en-US"/></w:rPr><w:t>4)</w:t></w:r><w:r><w:rPr><w:sz w:val="28"/><w:szCs w:val="28"/><w:lang w:val="en-US"/></w:rPr><w:t xml:space="preserve"> </w:t></w:r><w:r><w:rPr><w:rFonts w:cs="Times New Roman"/><w:sz w:val="28"/><w:szCs w:val="28"/><w:lang w:val="en-US"/></w:rPr><w:t>Es spielt keine Rolle, wie langsam du gehst, solange du nicht aufhörst.</w:t></w:r></w:p><w:p><w:pPr><w:pStyle w:val="ListParagraph"/><w:spacing w:lineRule="auto" w:line="360"/><w:ind w:left="-207" w:hanging="0"/><w:rPr><w:sz w:val="28"/><w:szCs w:val="28"/></w:rPr></w:pPr><w:r><w:rPr><w:rFonts w:cs="Times New Roman"/><w:sz w:val="28"/><w:szCs w:val="28"/><w:lang w:val="en-US"/></w:rPr><w:t>5)</w:t></w:r><w:r><w:rPr><w:sz w:val="28"/><w:szCs w:val="28"/><w:lang w:val="en-US"/></w:rPr><w:t xml:space="preserve"> </w:t></w:r><w:r><w:rPr><w:rFonts w:cs="Times New Roman"/><w:sz w:val="28"/><w:szCs w:val="28"/><w:lang w:val="en-US"/></w:rPr><w:t>Der Mann, der Vertrauen in sich selbst hat, gewinnt das Vertrauen anderer.</w:t></w:r></w:p><w:p><w:pPr><w:pStyle w:val="ListParagraph"/><w:spacing w:lineRule="auto" w:line="360"/><w:ind w:left="-207" w:hanging="0"/><w:rPr><w:sz w:val="28"/><w:szCs w:val="28"/></w:rPr></w:pPr><w:r><w:rPr><w:rFonts w:cs="Times New Roman"/><w:sz w:val="28"/><w:szCs w:val="28"/><w:lang w:val="en-US"/></w:rPr><w:t>6)</w:t></w:r><w:r><w:rPr><w:sz w:val="28"/><w:szCs w:val="28"/><w:lang w:val="en-US"/></w:rPr><w:t xml:space="preserve"> </w:t></w:r><w:r><w:rPr><w:rFonts w:cs="Times New Roman"/><w:sz w:val="28"/><w:szCs w:val="28"/><w:lang w:val="en-US"/></w:rPr><w:t>Kreativität ist Intelligenz, die Spaß hat.</w:t></w:r></w:p><w:p><w:pPr><w:pStyle w:val="ListParagraph"/><w:spacing w:lineRule="auto" w:line="360"/><w:ind w:left="-207" w:hanging="0"/><w:rPr><w:sz w:val="28"/><w:szCs w:val="28"/></w:rPr></w:pPr><w:r><w:rPr><w:rFonts w:cs="Times New Roman"/><w:sz w:val="28"/><w:szCs w:val="28"/><w:lang w:val="en-US"/></w:rPr><w:t>7)</w:t></w:r><w:r><w:rPr><w:sz w:val="28"/><w:szCs w:val="28"/><w:lang w:val="en-US"/></w:rPr><w:t xml:space="preserve"> </w:t></w:r><w:r><w:rPr><w:rFonts w:cs="Times New Roman"/><w:sz w:val="28"/><w:szCs w:val="28"/><w:lang w:val="en-US"/></w:rPr><w:t>Wenn du große Dinge nicht tun kannst, mache kleine Dinge auf großartige Weise.</w:t></w:r></w:p><w:p><w:pPr><w:pStyle w:val="ListParagraph"/><w:spacing w:lineRule="auto" w:line="360"/><w:ind w:left="-207" w:hanging="0"/><w:rPr><w:sz w:val="28"/><w:szCs w:val="28"/></w:rPr></w:pPr><w:r><w:rPr><w:rFonts w:cs="Times New Roman"/><w:sz w:val="28"/><w:szCs w:val="28"/><w:lang w:val="en-US"/></w:rPr><w:t>8)</w:t></w:r><w:r><w:rPr><w:sz w:val="28"/><w:szCs w:val="28"/><w:lang w:val="en-US"/></w:rPr><w:t xml:space="preserve"> </w:t></w:r><w:r><w:rPr><w:rFonts w:cs="Times New Roman"/><w:sz w:val="28"/><w:szCs w:val="28"/><w:lang w:val="en-US"/></w:rPr><w:t>Wohin du auch gehst, nimm dein ganzes Herz.</w:t></w:r></w:p><w:p><w:pPr><w:pStyle w:val="ListParagraph"/><w:spacing w:lineRule="auto" w:line="360"/><w:ind w:left="-207" w:hanging="0"/><w:rPr><w:sz w:val="28"/><w:szCs w:val="28"/></w:rPr></w:pPr><w:r><w:rPr><w:rFonts w:cs="Times New Roman"/><w:sz w:val="28"/><w:szCs w:val="28"/><w:lang w:val="en-US"/></w:rPr><w:t>9)</w:t></w:r><w:r><w:rPr><w:sz w:val="28"/><w:szCs w:val="28"/><w:lang w:val="en-US"/></w:rPr><w:t xml:space="preserve"> </w:t></w:r><w:r><w:rPr><w:rFonts w:cs="Times New Roman"/><w:sz w:val="28"/><w:szCs w:val="28"/><w:lang w:val="en-US"/></w:rPr><w:t>Probleme sind keine Stoppzeichen, sie sind Richtlinien.</w:t></w:r></w:p><w:p><w:pPr><w:pStyle w:val="ListParagraph"/><w:spacing w:lineRule="auto" w:line="360"/><w:ind w:left="-207" w:hanging="0"/><w:rPr><w:sz w:val="28"/><w:szCs w:val="28"/></w:rPr></w:pPr><w:r><w:rPr><w:rFonts w:cs="Times New Roman"/><w:sz w:val="28"/><w:szCs w:val="28"/><w:lang w:val="en-US"/></w:rPr><w:t>10)</w:t></w:r><w:r><w:rPr><w:rFonts w:cs="Times New Roman"/><w:sz w:val="28"/><w:szCs w:val="28"/><w:lang w:val="en-US"/></w:rPr><w:t xml:space="preserve"> </w:t></w:r><w:r><w:rPr><w:rFonts w:cs="Times New Roman"/><w:sz w:val="28"/><w:szCs w:val="28"/><w:lang w:val="en-US"/></w:rPr><w:t>Kooperation ist der Schlüssel zum Erfolg.</w:t></w:r></w:p><w:p><w:pPr><w:pStyle w:val="Normal"/><w:rPr><w:sz w:val="24"/><w:szCs w:val="24"/></w:rPr></w:pPr><w:r><w:rPr><w:sz w:val="24"/><w:szCs w:val="24"/></w:rPr><w:t>Найти пословице пару.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Fonts w:cs="Times New Roman"/><w:spacing w:val="6"/><w:sz w:val="28"/><w:szCs w:val="28"/><w:shd w:fill="FFFFFF" w:val="clear"/><w:lang w:val="en-US"/></w:rPr><w:t>Zu große Neugier treibt den Vogel in die Schlinge.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Fonts w:cs="Times New Roman"/><w:sz w:val="28"/><w:szCs w:val="28"/><w:lang w:val="en-US"/></w:rPr><w:t>Aller Anfang ist schwer.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Fonts w:cs="Times New Roman"/><w:spacing w:val="6"/><w:sz w:val="28"/><w:szCs w:val="28"/><w:shd w:fill="FFFFFF" w:val="clear"/><w:lang w:val="en-US"/></w:rPr><w:t>Wie der Baum, so die Frucht.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Fonts w:cs="Times New Roman"/><w:sz w:val="28"/><w:szCs w:val="28"/><w:shd w:fill="FFFFFF" w:val="clear"/><w:lang w:val="en-US"/></w:rPr><w:t>Das Werk lobt den Meister.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Fonts w:cs="Times New Roman"/><w:sz w:val="28"/><w:szCs w:val="28"/><w:shd w:fill="FFFFFF" w:val="clear"/><w:lang w:val="en-US"/></w:rPr><w:t>Die Arbeit ist kein Frosch, sie huepft uns nicht Davon.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Fonts w:cs="Times New Roman"/><w:sz w:val="28"/><w:szCs w:val="28"/><w:shd w:fill="FFFFFF" w:val="clear"/><w:lang w:val="en-US"/></w:rPr><w:t>Lügen haben kurze Beine.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Fonts w:cs="Times New Roman"/><w:sz w:val="28"/><w:szCs w:val="28"/><w:shd w:fill="FFFFFF" w:val="clear"/><w:lang w:val="en-US"/></w:rPr><w:t>Die beiden werden sich nicht viel nehmen.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Fonts w:cs="Times New Roman"/><w:sz w:val="28"/><w:szCs w:val="28"/><w:shd w:fill="FFFFFF" w:val="clear"/><w:lang w:val="en-US"/></w:rPr><w:t>Aus anderer Schuesseln schmeckt es immer besser.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Fonts w:cs="Times New Roman"/><w:sz w:val="28"/><w:szCs w:val="28"/><w:shd w:fill="FFFFFF" w:val="clear"/><w:lang w:val="en-US"/></w:rPr><w:t>Übung macht den Meister.</w:t></w:r></w:p><w:p><w:pPr><w:pStyle w:val="ListParagraph"/><w:pBdr><w:top w:val="single" w:sz="4" w:space="1" w:color="000000"/><w:left w:val="single" w:sz="4" w:space="4" w:color="000000"/><w:bottom w:val="single" w:sz="4" w:space="1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Fonts w:cs="Times New Roman"/><w:sz w:val="28"/><w:szCs w:val="28"/><w:shd w:fill="FFFFFF" w:val="clear"/><w:lang w:val="en-US"/></w:rPr><w:t>Wer zuletzt lacht, lacht am besten.</w:t></w:r></w:p><w:p><w:pPr><w:pStyle w:val="ListParagraph"/><w:shd w:val="clear" w:color="auto" w:fill="FFFFFF" w:themeFill="background1"/><w:spacing w:lineRule="auto" w:line="360"/><w:ind w:left="-207" w:hanging="0"/><w:rPr><w:b w:val="false"/><w:b w:val="false"/><w:sz w:val="28"/><w:szCs w:val="28"/><w:shd w:fill="FFFFFF" w:val="clear"/><w:lang w:val="en-US"/></w:rPr></w:pPr><w:r><w:rPr><w:b w:val="false"/><w:sz w:val="28"/><w:szCs w:val="28"/><w:shd w:fill="FFFFFF" w:val="clear"/><w:lang w:val="en-US"/></w:rPr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Style w:val="Strong"/><w:b w:val="false"/><w:sz w:val="28"/><w:szCs w:val="28"/></w:rPr><w:t>Два сапога пара.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Fonts w:cs="Times New Roman"/><w:sz w:val="28"/><w:szCs w:val="28"/><w:shd w:fill="FFFFFF" w:val="clear"/></w:rPr><w:t>Любопытной Варваре на базаре нос оторвали.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Fonts w:cs="Times New Roman"/><w:bCs/><w:sz w:val="28"/><w:szCs w:val="28"/><w:shd w:fill="FFFFFF" w:val="clear"/></w:rPr><w:t>Лиха беда начало.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Fonts w:cs="Times New Roman"/><w:sz w:val="28"/><w:szCs w:val="28"/><w:shd w:fill="FFFFFF" w:val="clear"/></w:rPr><w:t>Хорошо смеется тот, кто смеется последним.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Fonts w:cs="Times New Roman"/><w:sz w:val="28"/><w:szCs w:val="28"/><w:shd w:fill="FFFFFF" w:val="clear"/></w:rPr><w:t>Яблочко от яблоньки недалеко падает.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Fonts w:cs="Times New Roman"/><w:sz w:val="28"/><w:szCs w:val="28"/><w:shd w:fill="FFFFFF" w:val="clear"/></w:rPr><w:t>Хорошо там, где нас нет.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Fonts w:cs="Times New Roman"/><w:sz w:val="28"/><w:szCs w:val="28"/><w:shd w:fill="FFFFFF" w:val="clear"/></w:rPr><w:t>Дело мастера боится.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Style w:val="Strong"/><w:b w:val="false"/><w:sz w:val="28"/><w:szCs w:val="28"/><w:shd w:fill="FFFFFF" w:val="clear"/></w:rPr><w:t>Работа не волк, в лес не убежит.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Fonts w:cs="Times New Roman"/><w:sz w:val="28"/><w:szCs w:val="28"/><w:shd w:fill="FFFFFF" w:val="clear"/></w:rPr><w:t>Повторение — мать учения.</w:t></w:r></w:p><w:p><w:pPr><w:pStyle w:val="ListParagraph"/><w:pBdr><w:top w:val="single" w:sz="4" w:space="1" w:color="000000"/><w:left w:val="single" w:sz="4" w:space="4" w:color="000000"/><w:bottom w:val="single" w:sz="4" w:space="1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Fonts w:cs="Times New Roman"/><w:sz w:val="28"/><w:szCs w:val="28"/><w:shd w:fill="FFFFFF" w:val="clear"/></w:rPr><w:t>Все тайное становится явным.</w:t></w:r></w:p><w:p><w:pPr><w:pStyle w:val="ListParagraph"/><w:shd w:val="clear" w:color="auto" w:fill="FFFFFF" w:themeFill="background1"/><w:spacing w:lineRule="auto" w:line="360"/><w:ind w:left="720" w:hanging="0"/><w:rPr><w:sz w:val="24"/><w:szCs w:val="24"/></w:rPr></w:pPr><w:r><w:rPr><w:sz w:val="24"/><w:szCs w:val="24"/></w:rPr></w:r></w:p><w:p><w:pPr><w:pStyle w:val="ListParagraph"/><w:shd w:val="clear" w:color="auto" w:fill="FFFFFF" w:themeFill="background1"/><w:spacing w:lineRule="auto" w:line="360"/><w:ind w:left="720" w:hanging="0"/><w:rPr><w:sz w:val="24"/><w:szCs w:val="24"/></w:rPr></w:pPr><w:r><w:rPr><w:sz w:val="24"/><w:szCs w:val="24"/></w:rPr></w:r></w:p><w:p><w:pPr><w:pStyle w:val="ListParagraph"/><w:shd w:val="clear" w:color="auto" w:fill="FFFFFF" w:themeFill="background1"/><w:spacing w:lineRule="auto" w:line="360"/><w:ind w:left="720" w:hanging="0"/><w:rPr><w:sz w:val="24"/><w:szCs w:val="24"/></w:rPr></w:pPr><w:r><w:rPr><w:sz w:val="24"/><w:szCs w:val="24"/></w:rPr></w:r></w:p><w:p><w:pPr><w:pStyle w:val="ListParagraph"/><w:shd w:val="clear" w:color="auto" w:fill="FFFFFF" w:themeFill="background1"/><w:spacing w:lineRule="auto" w:line="360"/><w:ind w:left="720" w:hanging="0"/><w:rPr><w:sz w:val="24"/><w:szCs w:val="24"/></w:rPr></w:pPr><w:r><w:rPr><w:sz w:val="24"/><w:szCs w:val="24"/></w:rPr><w:t>Ответы:</w:t></w:r></w:p><w:p><w:pPr><w:pStyle w:val="ListParagraph"/><w:numPr><w:ilvl w:val="0"/><w:numId w:val="2"/></w:numPr><w:shd w:val="clear" w:color="auto" w:fill="FFFFFF" w:themeFill="background1"/><w:spacing w:lineRule="auto" w:line="360"/><w:rPr></w:rPr></w:pPr><w:r><w:rPr><w:rFonts w:cs="Times New Roman"/><w:b/><w:spacing w:val="6"/><w:sz w:val="28"/><w:szCs w:val="28"/><w:shd w:fill="FFFFFF" w:val="clear"/><w:lang w:val="en-US"/></w:rPr><w:t>Zu</w:t></w:r><w:r><w:rPr><w:rFonts w:cs="Times New Roman"/><w:b/><w:spacing w:val="6"/><w:sz w:val="28"/><w:szCs w:val="28"/><w:shd w:fill="FFFFFF" w:val="clear"/></w:rPr><w:t xml:space="preserve"> </w:t></w:r><w:r><w:rPr><w:rFonts w:cs="Times New Roman"/><w:b/><w:spacing w:val="6"/><w:sz w:val="28"/><w:szCs w:val="28"/><w:shd w:fill="FFFFFF" w:val="clear"/><w:lang w:val="en-US"/></w:rPr><w:t>gro</w:t></w:r><w:r><w:rPr><w:rFonts w:cs="Times New Roman"/><w:b/><w:spacing w:val="6"/><w:sz w:val="28"/><w:szCs w:val="28"/><w:shd w:fill="FFFFFF" w:val="clear"/></w:rPr><w:t>ß</w:t></w:r><w:r><w:rPr><w:rFonts w:cs="Times New Roman"/><w:b/><w:spacing w:val="6"/><w:sz w:val="28"/><w:szCs w:val="28"/><w:shd w:fill="FFFFFF" w:val="clear"/><w:lang w:val="en-US"/></w:rPr><w:t>e</w:t></w:r><w:r><w:rPr><w:rFonts w:cs="Times New Roman"/><w:b/><w:spacing w:val="6"/><w:sz w:val="28"/><w:szCs w:val="28"/><w:shd w:fill="FFFFFF" w:val="clear"/></w:rPr><w:t xml:space="preserve"> </w:t></w:r><w:r><w:rPr><w:rFonts w:cs="Times New Roman"/><w:b/><w:spacing w:val="6"/><w:sz w:val="28"/><w:szCs w:val="28"/><w:shd w:fill="FFFFFF" w:val="clear"/><w:lang w:val="en-US"/></w:rPr><w:t>Neugier</w:t></w:r><w:r><w:rPr><w:rFonts w:cs="Times New Roman"/><w:b/><w:spacing w:val="6"/><w:sz w:val="28"/><w:szCs w:val="28"/><w:shd w:fill="FFFFFF" w:val="clear"/></w:rPr><w:t xml:space="preserve"> </w:t></w:r><w:r><w:rPr><w:rFonts w:cs="Times New Roman"/><w:b/><w:spacing w:val="6"/><w:sz w:val="28"/><w:szCs w:val="28"/><w:shd w:fill="FFFFFF" w:val="clear"/><w:lang w:val="en-US"/></w:rPr><w:t>treibt</w:t></w:r><w:r><w:rPr><w:rFonts w:cs="Times New Roman"/><w:b/><w:spacing w:val="6"/><w:sz w:val="28"/><w:szCs w:val="28"/><w:shd w:fill="FFFFFF" w:val="clear"/></w:rPr><w:t xml:space="preserve"> </w:t></w:r><w:r><w:rPr><w:rFonts w:cs="Times New Roman"/><w:b/><w:spacing w:val="6"/><w:sz w:val="28"/><w:szCs w:val="28"/><w:shd w:fill="FFFFFF" w:val="clear"/><w:lang w:val="en-US"/></w:rPr><w:t>den</w:t></w:r><w:r><w:rPr><w:rFonts w:cs="Times New Roman"/><w:b/><w:spacing w:val="6"/><w:sz w:val="28"/><w:szCs w:val="28"/><w:shd w:fill="FFFFFF" w:val="clear"/></w:rPr><w:t xml:space="preserve"> </w:t></w:r><w:r><w:rPr><w:rFonts w:cs="Times New Roman"/><w:b/><w:spacing w:val="6"/><w:sz w:val="28"/><w:szCs w:val="28"/><w:shd w:fill="FFFFFF" w:val="clear"/><w:lang w:val="en-US"/></w:rPr><w:t>Vogel</w:t></w:r><w:r><w:rPr><w:rFonts w:cs="Times New Roman"/><w:b/><w:spacing w:val="6"/><w:sz w:val="28"/><w:szCs w:val="28"/><w:shd w:fill="FFFFFF" w:val="clear"/></w:rPr><w:t xml:space="preserve"> </w:t></w:r><w:r><w:rPr><w:rFonts w:cs="Times New Roman"/><w:b/><w:spacing w:val="6"/><w:sz w:val="28"/><w:szCs w:val="28"/><w:shd w:fill="FFFFFF" w:val="clear"/><w:lang w:val="en-US"/></w:rPr><w:t>in</w:t></w:r><w:r><w:rPr><w:rFonts w:cs="Times New Roman"/><w:b/><w:spacing w:val="6"/><w:sz w:val="28"/><w:szCs w:val="28"/><w:shd w:fill="FFFFFF" w:val="clear"/></w:rPr><w:t xml:space="preserve"> </w:t></w:r><w:r><w:rPr><w:rFonts w:cs="Times New Roman"/><w:b/><w:spacing w:val="6"/><w:sz w:val="28"/><w:szCs w:val="28"/><w:shd w:fill="FFFFFF" w:val="clear"/><w:lang w:val="en-US"/></w:rPr><w:t>die</w:t></w:r><w:r><w:rPr><w:rFonts w:cs="Times New Roman"/><w:b/><w:spacing w:val="6"/><w:sz w:val="28"/><w:szCs w:val="28"/><w:shd w:fill="FFFFFF" w:val="clear"/></w:rPr><w:t xml:space="preserve"> </w:t></w:r><w:r><w:rPr><w:rFonts w:cs="Times New Roman"/><w:b/><w:spacing w:val="6"/><w:sz w:val="28"/><w:szCs w:val="28"/><w:shd w:fill="FFFFFF" w:val="clear"/><w:lang w:val="en-US"/></w:rPr><w:t>Schlinge</w:t></w:r><w:r><w:rPr><w:rFonts w:cs="Times New Roman"/><w:spacing w:val="6"/><w:sz w:val="28"/><w:szCs w:val="28"/><w:shd w:fill="FFFFFF" w:val="clear"/></w:rPr><w:t xml:space="preserve"> -</w:t></w:r><w:r><w:rPr><w:rFonts w:cs="Times New Roman"/><w:sz w:val="28"/><w:szCs w:val="28"/><w:shd w:fill="FFFFFF" w:val="clear"/></w:rPr><w:t xml:space="preserve"> Любопытной Варваре на базаре нос оторвали.</w:t></w:r></w:p><w:p><w:pPr><w:pStyle w:val="ListParagraph"/><w:numPr><w:ilvl w:val="0"/><w:numId w:val="2"/></w:numPr><w:shd w:val="clear" w:color="auto" w:fill="FFFFFF" w:themeFill="background1"/><w:spacing w:lineRule="auto" w:line="360"/><w:rPr></w:rPr></w:pPr><w:r><w:rPr><w:rFonts w:cs="Times New Roman"/><w:b/><w:sz w:val="28"/><w:szCs w:val="28"/><w:lang w:val="en-US"/></w:rPr><w:t>Aller Anfang ist schwer</w:t></w:r><w:r><w:rPr><w:rFonts w:cs="Times New Roman"/><w:sz w:val="28"/><w:szCs w:val="28"/><w:lang w:val="en-US"/></w:rPr><w:t xml:space="preserve"> - </w:t></w:r><w:r><w:rPr><w:rFonts w:cs="Times New Roman"/><w:bCs/><w:sz w:val="28"/><w:szCs w:val="28"/><w:shd w:fill="FFFFFF" w:val="clear"/></w:rPr><w:t>Лиха</w:t></w:r><w:r><w:rPr><w:rFonts w:cs="Times New Roman"/><w:bCs/><w:sz w:val="28"/><w:szCs w:val="28"/><w:shd w:fill="FFFFFF" w:val="clear"/><w:lang w:val="en-US"/></w:rPr><w:t xml:space="preserve"> </w:t></w:r><w:r><w:rPr><w:rFonts w:cs="Times New Roman"/><w:bCs/><w:sz w:val="28"/><w:szCs w:val="28"/><w:shd w:fill="FFFFFF" w:val="clear"/></w:rPr><w:t>беда</w:t></w:r><w:r><w:rPr><w:rFonts w:cs="Times New Roman"/><w:bCs/><w:sz w:val="28"/><w:szCs w:val="28"/><w:shd w:fill="FFFFFF" w:val="clear"/><w:lang w:val="en-US"/></w:rPr><w:t xml:space="preserve"> </w:t></w:r><w:r><w:rPr><w:rFonts w:cs="Times New Roman"/><w:bCs/><w:sz w:val="28"/><w:szCs w:val="28"/><w:shd w:fill="FFFFFF" w:val="clear"/></w:rPr><w:t>начало</w:t></w:r><w:r><w:rPr><w:rFonts w:cs="Times New Roman"/><w:bCs/><w:sz w:val="28"/><w:szCs w:val="28"/><w:shd w:fill="FFFFFF" w:val="clear"/><w:lang w:val="en-US"/></w:rPr><w:t>.</w:t></w:r></w:p><w:p><w:pPr><w:pStyle w:val="ListParagraph"/><w:numPr><w:ilvl w:val="0"/><w:numId w:val="2"/></w:numPr><w:shd w:val="clear" w:color="auto" w:fill="FFFFFF" w:themeFill="background1"/><w:spacing w:lineRule="auto" w:line="360"/><w:rPr></w:rPr></w:pPr><w:r><w:rPr><w:rFonts w:cs="Times New Roman"/><w:b/><w:spacing w:val="6"/><w:sz w:val="28"/><w:szCs w:val="28"/><w:shd w:fill="FFFFFF" w:val="clear"/><w:lang w:val="en-US"/></w:rPr><w:t>Wie der Baum, so die Frucht</w:t></w:r><w:r><w:rPr><w:rFonts w:cs="Times New Roman"/><w:spacing w:val="6"/><w:sz w:val="28"/><w:szCs w:val="28"/><w:shd w:fill="FFFFFF" w:val="clear"/><w:lang w:val="en-US"/></w:rPr><w:t xml:space="preserve"> - </w:t></w:r><w:r><w:rPr><w:rFonts w:cs="Times New Roman"/><w:sz w:val="28"/><w:szCs w:val="28"/><w:shd w:fill="FFFFFF" w:val="clear"/></w:rPr><w:t>Яблочко</w:t></w:r><w:r><w:rPr><w:rFonts w:cs="Times New Roman"/><w:sz w:val="28"/><w:szCs w:val="28"/><w:shd w:fill="FFFFFF" w:val="clear"/><w:lang w:val="en-US"/></w:rPr><w:t xml:space="preserve"> </w:t></w:r><w:r><w:rPr><w:rFonts w:cs="Times New Roman"/><w:sz w:val="28"/><w:szCs w:val="28"/><w:shd w:fill="FFFFFF" w:val="clear"/></w:rPr><w:t>от</w:t></w:r><w:r><w:rPr><w:rFonts w:cs="Times New Roman"/><w:sz w:val="28"/><w:szCs w:val="28"/><w:shd w:fill="FFFFFF" w:val="clear"/><w:lang w:val="en-US"/></w:rPr><w:t xml:space="preserve"> </w:t></w:r><w:r><w:rPr><w:rFonts w:cs="Times New Roman"/><w:sz w:val="28"/><w:szCs w:val="28"/><w:shd w:fill="FFFFFF" w:val="clear"/></w:rPr><w:t>яблоньки</w:t></w:r><w:r><w:rPr><w:rFonts w:cs="Times New Roman"/><w:sz w:val="28"/><w:szCs w:val="28"/><w:shd w:fill="FFFFFF" w:val="clear"/><w:lang w:val="en-US"/></w:rPr><w:t xml:space="preserve"> </w:t></w:r><w:r><w:rPr><w:rFonts w:cs="Times New Roman"/><w:sz w:val="28"/><w:szCs w:val="28"/><w:shd w:fill="FFFFFF" w:val="clear"/></w:rPr><w:t>недалеко</w:t></w:r><w:r><w:rPr><w:rFonts w:cs="Times New Roman"/><w:sz w:val="28"/><w:szCs w:val="28"/><w:shd w:fill="FFFFFF" w:val="clear"/><w:lang w:val="en-US"/></w:rPr><w:t xml:space="preserve"> </w:t></w:r><w:r><w:rPr><w:rFonts w:cs="Times New Roman"/><w:sz w:val="28"/><w:szCs w:val="28"/><w:shd w:fill="FFFFFF" w:val="clear"/></w:rPr><w:t>падает</w:t></w:r><w:r><w:rPr><w:rFonts w:cs="Times New Roman"/><w:sz w:val="28"/><w:szCs w:val="28"/><w:shd w:fill="FFFFFF" w:val="clear"/><w:lang w:val="en-US"/></w:rPr><w:t>.</w:t></w:r></w:p><w:p><w:pPr><w:pStyle w:val="ListParagraph"/><w:numPr><w:ilvl w:val="0"/><w:numId w:val="2"/></w:numPr><w:shd w:val="clear" w:color="auto" w:fill="FFFFFF" w:themeFill="background1"/><w:spacing w:lineRule="auto" w:line="360"/><w:rPr></w:rPr></w:pPr><w:r><w:rPr><w:rFonts w:cs="Times New Roman"/><w:b/><w:sz w:val="28"/><w:szCs w:val="28"/><w:shd w:fill="FFFFFF" w:val="clear"/><w:lang w:val="en-US"/></w:rPr><w:t>Das Werk lobt den Meister</w:t></w:r><w:r><w:rPr><w:rFonts w:cs="Times New Roman"/><w:sz w:val="28"/><w:szCs w:val="28"/><w:shd w:fill="FFFFFF" w:val="clear"/><w:lang w:val="en-US"/></w:rPr><w:t xml:space="preserve"> – </w:t></w:r><w:r><w:rPr><w:rFonts w:cs="Times New Roman"/><w:sz w:val="28"/><w:szCs w:val="28"/><w:shd w:fill="FFFFFF" w:val="clear"/></w:rPr><w:t>Дело мастера боится.</w:t></w:r></w:p><w:p><w:pPr><w:pStyle w:val="ListParagraph"/><w:numPr><w:ilvl w:val="0"/><w:numId w:val="2"/></w:numPr><w:shd w:val="clear" w:color="auto" w:fill="FFFFFF" w:themeFill="background1"/><w:spacing w:lineRule="auto" w:line="360"/><w:rPr></w:rPr></w:pPr><w:r><w:rPr><w:rFonts w:cs="Times New Roman"/><w:b/><w:sz w:val="28"/><w:szCs w:val="28"/><w:shd w:fill="FFFFFF" w:val="clear"/><w:lang w:val="en-US"/></w:rPr><w:t>Die Arbeit ist kein Frosch, sie huepft uns nicht Davon</w:t></w:r><w:r><w:rPr><w:rFonts w:cs="Times New Roman"/><w:sz w:val="28"/><w:szCs w:val="28"/><w:shd w:fill="FFFFFF" w:val="clear"/><w:lang w:val="en-US"/></w:rPr><w:t xml:space="preserve"> – </w:t></w:r><w:r><w:rPr><w:rFonts w:cs="Times New Roman"/><w:sz w:val="28"/><w:szCs w:val="28"/><w:shd w:fill="FFFFFF" w:val="clear"/></w:rPr><w:t>Работа</w:t></w:r><w:r><w:rPr><w:rFonts w:cs="Times New Roman"/><w:sz w:val="28"/><w:szCs w:val="28"/><w:shd w:fill="FFFFFF" w:val="clear"/><w:lang w:val="en-US"/></w:rPr><w:t xml:space="preserve"> </w:t></w:r><w:r><w:rPr><w:rFonts w:cs="Times New Roman"/><w:sz w:val="28"/><w:szCs w:val="28"/><w:shd w:fill="FFFFFF" w:val="clear"/></w:rPr><w:t>не</w:t></w:r><w:r><w:rPr><w:rFonts w:cs="Times New Roman"/><w:sz w:val="28"/><w:szCs w:val="28"/><w:shd w:fill="FFFFFF" w:val="clear"/><w:lang w:val="en-US"/></w:rPr><w:t xml:space="preserve"> </w:t></w:r><w:r><w:rPr><w:rFonts w:cs="Times New Roman"/><w:sz w:val="28"/><w:szCs w:val="28"/><w:shd w:fill="FFFFFF" w:val="clear"/></w:rPr><w:t>волк</w:t></w:r><w:r><w:rPr><w:rFonts w:cs="Times New Roman"/><w:sz w:val="28"/><w:szCs w:val="28"/><w:shd w:fill="FFFFFF" w:val="clear"/><w:lang w:val="en-US"/></w:rPr><w:t xml:space="preserve">, </w:t></w:r><w:r><w:rPr><w:rFonts w:cs="Times New Roman"/><w:sz w:val="28"/><w:szCs w:val="28"/><w:shd w:fill="FFFFFF" w:val="clear"/></w:rPr><w:t>в</w:t></w:r><w:r><w:rPr><w:rFonts w:cs="Times New Roman"/><w:sz w:val="28"/><w:szCs w:val="28"/><w:shd w:fill="FFFFFF" w:val="clear"/><w:lang w:val="en-US"/></w:rPr><w:t xml:space="preserve"> </w:t></w:r><w:r><w:rPr><w:rFonts w:cs="Times New Roman"/><w:sz w:val="28"/><w:szCs w:val="28"/><w:shd w:fill="FFFFFF" w:val="clear"/></w:rPr><w:t>лес</w:t></w:r><w:r><w:rPr><w:rFonts w:cs="Times New Roman"/><w:sz w:val="28"/><w:szCs w:val="28"/><w:shd w:fill="FFFFFF" w:val="clear"/><w:lang w:val="en-US"/></w:rPr><w:t xml:space="preserve"> </w:t></w:r><w:r><w:rPr><w:rFonts w:cs="Times New Roman"/><w:sz w:val="28"/><w:szCs w:val="28"/><w:shd w:fill="FFFFFF" w:val="clear"/></w:rPr><w:t>не</w:t></w:r><w:r><w:rPr><w:rFonts w:cs="Times New Roman"/><w:sz w:val="28"/><w:szCs w:val="28"/><w:shd w:fill="FFFFFF" w:val="clear"/><w:lang w:val="en-US"/></w:rPr><w:t xml:space="preserve"> </w:t></w:r><w:r><w:rPr><w:rFonts w:cs="Times New Roman"/><w:sz w:val="28"/><w:szCs w:val="28"/><w:shd w:fill="FFFFFF" w:val="clear"/></w:rPr><w:t>убежит</w:t></w:r><w:r><w:rPr><w:rFonts w:cs="Times New Roman"/><w:sz w:val="28"/><w:szCs w:val="28"/><w:shd w:fill="FFFFFF" w:val="clear"/><w:lang w:val="en-US"/></w:rPr><w:t>.</w:t></w:r></w:p><w:p><w:pPr><w:pStyle w:val="ListParagraph"/><w:numPr><w:ilvl w:val="0"/><w:numId w:val="2"/></w:numPr><w:shd w:val="clear" w:color="auto" w:fill="FFFFFF" w:themeFill="background1"/><w:spacing w:lineRule="auto" w:line="360"/><w:rPr></w:rPr></w:pPr><w:r><w:rPr><w:rFonts w:cs="Times New Roman"/><w:b/><w:sz w:val="28"/><w:szCs w:val="28"/><w:shd w:fill="FFFFFF" w:val="clear"/></w:rPr><w:t>Lügen haben kurze Beine</w:t></w:r><w:r><w:rPr><w:rFonts w:cs="Times New Roman"/><w:sz w:val="28"/><w:szCs w:val="28"/><w:shd w:fill="FFFFFF" w:val="clear"/></w:rPr><w:t> – Все тайное становится явным.</w:t></w:r></w:p><w:p><w:pPr><w:pStyle w:val="ListParagraph"/><w:numPr><w:ilvl w:val="0"/><w:numId w:val="2"/></w:numPr><w:shd w:val="clear" w:color="auto" w:fill="FFFFFF" w:themeFill="background1"/><w:spacing w:lineRule="auto" w:line="360"/><w:rPr></w:rPr></w:pPr><w:r><w:rPr><w:rFonts w:cs="Times New Roman"/><w:b/><w:sz w:val="28"/><w:szCs w:val="28"/><w:shd w:fill="FFFFFF" w:val="clear"/><w:lang w:val="en-US"/></w:rPr><w:t xml:space="preserve">Die beiden werden sich nicht viel nehmen </w:t></w:r><w:r><w:rPr><w:rFonts w:cs="Times New Roman"/><w:sz w:val="28"/><w:szCs w:val="28"/><w:shd w:fill="FFFFFF" w:val="clear"/><w:lang w:val="en-US"/></w:rPr><w:t xml:space="preserve">– </w:t></w:r><w:r><w:rPr><w:rFonts w:cs="Times New Roman"/><w:sz w:val="28"/><w:szCs w:val="28"/><w:shd w:fill="FFFFFF" w:val="clear"/></w:rPr><w:t>Два</w:t></w:r><w:r><w:rPr><w:rFonts w:cs="Times New Roman"/><w:sz w:val="28"/><w:szCs w:val="28"/><w:shd w:fill="FFFFFF" w:val="clear"/><w:lang w:val="en-US"/></w:rPr><w:t xml:space="preserve"> </w:t></w:r><w:r><w:rPr><w:rFonts w:cs="Times New Roman"/><w:sz w:val="28"/><w:szCs w:val="28"/><w:shd w:fill="FFFFFF" w:val="clear"/></w:rPr><w:t>сапога</w:t></w:r><w:r><w:rPr><w:rFonts w:cs="Times New Roman"/><w:sz w:val="28"/><w:szCs w:val="28"/><w:shd w:fill="FFFFFF" w:val="clear"/><w:lang w:val="en-US"/></w:rPr><w:t xml:space="preserve"> </w:t></w:r><w:r><w:rPr><w:rFonts w:cs="Times New Roman"/><w:sz w:val="28"/><w:szCs w:val="28"/><w:shd w:fill="FFFFFF" w:val="clear"/></w:rPr><w:t>пара</w:t></w:r><w:r><w:rPr><w:rFonts w:cs="Times New Roman"/><w:sz w:val="28"/><w:szCs w:val="28"/><w:shd w:fill="FFFFFF" w:val="clear"/><w:lang w:val="en-US"/></w:rPr><w:t>.</w:t></w:r></w:p><w:p><w:pPr><w:pStyle w:val="ListParagraph"/><w:numPr><w:ilvl w:val="0"/><w:numId w:val="2"/></w:numPr><w:shd w:val="clear" w:color="auto" w:fill="FFFFFF" w:themeFill="background1"/><w:spacing w:lineRule="auto" w:line="360"/><w:rPr></w:rPr></w:pPr><w:r><w:rPr><w:rFonts w:cs="Times New Roman"/><w:b/><w:sz w:val="28"/><w:szCs w:val="28"/><w:shd w:fill="FFFFFF" w:val="clear"/><w:lang w:val="en-US"/></w:rPr><w:t>Aus anderer Schuesseln schmeckt es immer besser</w:t></w:r><w:r><w:rPr><w:rFonts w:cs="Times New Roman"/><w:sz w:val="28"/><w:szCs w:val="28"/><w:shd w:fill="FFFFFF" w:val="clear"/><w:lang w:val="en-US"/></w:rPr><w:t xml:space="preserve"> – </w:t></w:r><w:r><w:rPr><w:rFonts w:cs="Times New Roman"/><w:sz w:val="28"/><w:szCs w:val="28"/><w:shd w:fill="FFFFFF" w:val="clear"/></w:rPr><w:t>Хорошо</w:t></w:r><w:r><w:rPr><w:rFonts w:cs="Times New Roman"/><w:sz w:val="28"/><w:szCs w:val="28"/><w:shd w:fill="FFFFFF" w:val="clear"/><w:lang w:val="en-US"/></w:rPr><w:t xml:space="preserve"> </w:t></w:r><w:r><w:rPr><w:rFonts w:cs="Times New Roman"/><w:sz w:val="28"/><w:szCs w:val="28"/><w:shd w:fill="FFFFFF" w:val="clear"/></w:rPr><w:t>там</w:t></w:r><w:r><w:rPr><w:rFonts w:cs="Times New Roman"/><w:sz w:val="28"/><w:szCs w:val="28"/><w:shd w:fill="FFFFFF" w:val="clear"/><w:lang w:val="en-US"/></w:rPr><w:t xml:space="preserve">, </w:t></w:r><w:r><w:rPr><w:rFonts w:cs="Times New Roman"/><w:sz w:val="28"/><w:szCs w:val="28"/><w:shd w:fill="FFFFFF" w:val="clear"/></w:rPr><w:t>где</w:t></w:r><w:r><w:rPr><w:rFonts w:cs="Times New Roman"/><w:sz w:val="28"/><w:szCs w:val="28"/><w:shd w:fill="FFFFFF" w:val="clear"/><w:lang w:val="en-US"/></w:rPr><w:t xml:space="preserve"> </w:t></w:r><w:r><w:rPr><w:rFonts w:cs="Times New Roman"/><w:sz w:val="28"/><w:szCs w:val="28"/><w:shd w:fill="FFFFFF" w:val="clear"/></w:rPr><w:t>нас</w:t></w:r><w:r><w:rPr><w:rFonts w:cs="Times New Roman"/><w:sz w:val="28"/><w:szCs w:val="28"/><w:shd w:fill="FFFFFF" w:val="clear"/><w:lang w:val="en-US"/></w:rPr><w:t xml:space="preserve"> </w:t></w:r><w:r><w:rPr><w:rFonts w:cs="Times New Roman"/><w:sz w:val="28"/><w:szCs w:val="28"/><w:shd w:fill="FFFFFF" w:val="clear"/></w:rPr><w:t>нет</w:t></w:r><w:r><w:rPr><w:rFonts w:cs="Times New Roman"/><w:sz w:val="28"/><w:szCs w:val="28"/><w:shd w:fill="FFFFFF" w:val="clear"/><w:lang w:val="en-US"/></w:rPr><w:t>.</w:t></w:r></w:p><w:p><w:pPr><w:pStyle w:val="ListParagraph"/><w:numPr><w:ilvl w:val="0"/><w:numId w:val="2"/></w:numPr><w:shd w:val="clear" w:color="auto" w:fill="FFFFFF" w:themeFill="background1"/><w:spacing w:lineRule="auto" w:line="360"/><w:rPr></w:rPr></w:pPr><w:r><w:rPr><w:rFonts w:cs="Times New Roman"/><w:b/><w:sz w:val="28"/><w:szCs w:val="28"/><w:shd w:fill="FFFFFF" w:val="clear"/></w:rPr><w:t>Übung macht den Meister</w:t></w:r><w:r><w:rPr><w:rFonts w:cs="Times New Roman"/><w:sz w:val="28"/><w:szCs w:val="28"/><w:shd w:fill="FFFFFF" w:val="clear"/></w:rPr><w:t xml:space="preserve"> – Повторение – мать учения.</w:t></w:r></w:p><w:p><w:pPr><w:pStyle w:val="ListParagraph"/><w:numPr><w:ilvl w:val="0"/><w:numId w:val="2"/></w:numPr><w:shd w:val="clear" w:color="auto" w:fill="FFFFFF" w:themeFill="background1"/><w:spacing w:lineRule="auto" w:line="360"/><w:rPr></w:rPr></w:pPr><w:r><w:rPr><w:rFonts w:cs="Times New Roman"/><w:b/><w:sz w:val="28"/><w:szCs w:val="28"/><w:shd w:fill="FFFFFF" w:val="clear"/><w:lang w:val="en-US"/></w:rPr><w:t>Wer</w:t></w:r><w:r><w:rPr><w:rFonts w:cs="Times New Roman"/><w:b/><w:sz w:val="28"/><w:szCs w:val="28"/><w:shd w:fill="FFFFFF" w:val="clear"/></w:rPr><w:t xml:space="preserve"> </w:t></w:r><w:r><w:rPr><w:rFonts w:cs="Times New Roman"/><w:b/><w:sz w:val="28"/><w:szCs w:val="28"/><w:shd w:fill="FFFFFF" w:val="clear"/><w:lang w:val="en-US"/></w:rPr><w:t>zuletzt</w:t></w:r><w:r><w:rPr><w:rFonts w:cs="Times New Roman"/><w:b/><w:sz w:val="28"/><w:szCs w:val="28"/><w:shd w:fill="FFFFFF" w:val="clear"/></w:rPr><w:t xml:space="preserve"> </w:t></w:r><w:r><w:rPr><w:rFonts w:cs="Times New Roman"/><w:b/><w:sz w:val="28"/><w:szCs w:val="28"/><w:shd w:fill="FFFFFF" w:val="clear"/><w:lang w:val="en-US"/></w:rPr><w:t>lacht</w:t></w:r><w:r><w:rPr><w:rFonts w:cs="Times New Roman"/><w:b/><w:sz w:val="28"/><w:szCs w:val="28"/><w:shd w:fill="FFFFFF" w:val="clear"/></w:rPr><w:t xml:space="preserve">, </w:t></w:r><w:r><w:rPr><w:rFonts w:cs="Times New Roman"/><w:b/><w:sz w:val="28"/><w:szCs w:val="28"/><w:shd w:fill="FFFFFF" w:val="clear"/><w:lang w:val="en-US"/></w:rPr><w:t>lacht</w:t></w:r><w:r><w:rPr><w:rFonts w:cs="Times New Roman"/><w:b/><w:sz w:val="28"/><w:szCs w:val="28"/><w:shd w:fill="FFFFFF" w:val="clear"/></w:rPr><w:t xml:space="preserve"> </w:t></w:r><w:r><w:rPr><w:rFonts w:cs="Times New Roman"/><w:b/><w:sz w:val="28"/><w:szCs w:val="28"/><w:shd w:fill="FFFFFF" w:val="clear"/><w:lang w:val="en-US"/></w:rPr><w:t>am</w:t></w:r><w:r><w:rPr><w:rFonts w:cs="Times New Roman"/><w:b/><w:sz w:val="28"/><w:szCs w:val="28"/><w:shd w:fill="FFFFFF" w:val="clear"/></w:rPr><w:t xml:space="preserve"> </w:t></w:r><w:r><w:rPr><w:rFonts w:cs="Times New Roman"/><w:b/><w:sz w:val="28"/><w:szCs w:val="28"/><w:shd w:fill="FFFFFF" w:val="clear"/><w:lang w:val="en-US"/></w:rPr><w:t>besten</w:t></w:r><w:r><w:rPr><w:rFonts w:cs="Times New Roman"/><w:sz w:val="28"/><w:szCs w:val="28"/><w:shd w:fill="FFFFFF" w:val="clear"/></w:rPr><w:t xml:space="preserve"> – Хорошо смеется тот, кто смеется последним.</w:t></w:r></w:p><w:p><w:pPr><w:pStyle w:val="Normal"/><w:pageBreakBefore w:val="false"/><w:rPr><w:sz w:val="24"/><w:szCs w:val="24"/></w:rPr></w:pPr><w:r><w:rPr><w:sz w:val="24"/><w:szCs w:val="24"/></w:rPr><w:t>Приложение 4. Английский язык</w:t></w:r></w:p><w:p><w:pPr><w:pStyle w:val="Normal"/><w:rPr><w:sz w:val="24"/><w:szCs w:val="24"/></w:rPr></w:pPr><w:r><w:rPr><w:sz w:val="24"/><w:szCs w:val="24"/></w:rPr><w:t>Составить предложения.</w:t></w:r></w:p><w:p><w:pPr><w:pStyle w:val="ListParagraph"/><w:spacing w:lineRule="auto" w:line="360"/><w:ind w:left="-207" w:hanging="0"/><w:rPr></w:rPr></w:pPr><w:r><w:rPr><w:rFonts w:cs="Times New Roman"/><w:b w:val="false"/><w:bCs w:val="false"/><w:sz w:val="28"/><w:szCs w:val="28"/><w:lang w:val="en-US"/></w:rPr><w:t xml:space="preserve">1) </w:t></w:r><w:r><w:rPr><w:rStyle w:val="Strong"/><w:rFonts w:cs="Times New Roman"/><w:b w:val="false"/><w:bCs w:val="false"/><w:sz w:val="28"/><w:szCs w:val="28"/><w:shd w:fill="FFFFFF" w:val="clear"/><w:lang w:val="en-US"/></w:rPr><w:t>better is to in fail It originality than to in imitation succeed.</w:t></w:r></w:p><w:p><w:pPr><w:pStyle w:val="ListParagraph"/><w:spacing w:lineRule="auto" w:line="360"/><w:ind w:left="-207" w:hanging="0"/><w:rPr></w:rPr></w:pPr><w:r><w:rPr><w:rFonts w:cs="Times New Roman"/><w:b w:val="false"/><w:bCs w:val="false"/><w:sz w:val="28"/><w:szCs w:val="28"/><w:lang w:val="en-US"/></w:rPr><w:t xml:space="preserve">2) </w:t></w:r><w:r><w:rPr><w:rStyle w:val="Strong"/><w:rFonts w:cs="Times New Roman"/><w:b w:val="false"/><w:bCs w:val="false"/><w:sz w:val="28"/><w:szCs w:val="28"/><w:shd w:fill="FFFFFF" w:val="clear"/><w:lang w:val="en-US"/></w:rPr><w:t>If you it dream can, it then can achieve you.</w:t></w:r></w:p><w:p><w:pPr><w:pStyle w:val="ListParagraph"/><w:spacing w:lineRule="auto" w:line="360"/><w:ind w:left="-207" w:hanging="0"/><w:rPr><w:sz w:val="28"/><w:szCs w:val="28"/></w:rPr></w:pPr><w:r><w:rPr><w:rFonts w:cs="Times New Roman"/><w:sz w:val="28"/><w:szCs w:val="28"/><w:lang w:val="en-US"/></w:rPr><w:t>3) change who cannot their Those change cannot anything minds.</w:t></w:r></w:p><w:p><w:pPr><w:pStyle w:val="ListParagraph"/><w:spacing w:lineRule="auto" w:line="360"/><w:ind w:left="-207" w:hanging="0"/><w:rPr><w:sz w:val="28"/><w:szCs w:val="28"/></w:rPr></w:pPr><w:r><w:rPr><w:rFonts w:cs="Times New Roman"/><w:sz w:val="28"/><w:szCs w:val="28"/><w:lang w:val="en-US"/></w:rPr><w:t>4) does slowly how not It you matter so go not long you as do stop.</w:t></w:r></w:p><w:p><w:pPr><w:pStyle w:val="ListParagraph"/><w:spacing w:lineRule="auto" w:line="360"/><w:ind w:left="-207" w:hanging="0"/><w:rPr><w:sz w:val="28"/><w:szCs w:val="28"/></w:rPr></w:pPr><w:r><w:rPr><w:rFonts w:cs="Times New Roman"/><w:sz w:val="28"/><w:szCs w:val="28"/><w:lang w:val="en-US"/></w:rPr><w:t>5) man has who in The himself confidence the gains of confidence others.</w:t></w:r></w:p><w:p><w:pPr><w:pStyle w:val="ListParagraph"/><w:spacing w:lineRule="auto" w:line="360"/><w:ind w:left="-207" w:hanging="0"/><w:rPr></w:rPr></w:pPr><w:r><w:rPr><w:rFonts w:cs="Times New Roman"/><w:sz w:val="28"/><w:szCs w:val="28"/><w:lang w:val="en-US"/></w:rPr><w:t>6)</w:t></w:r><w:r><w:rPr><w:rFonts w:cs="Times New Roman"/><w:sz w:val="28"/><w:szCs w:val="28"/><w:shd w:fill="FFFFFF" w:val="clear"/><w:lang w:val="en-US"/></w:rPr><w:t> </w:t></w:r><w:r><w:rPr><w:rStyle w:val="Wordwrapper"/><w:rFonts w:cs="Times New Roman"/><w:sz w:val="28"/><w:szCs w:val="28"/><w:shd w:fill="FFFFFF" w:val="clear"/><w:lang w:val="en-US"/></w:rPr><w:t>is</w:t></w:r><w:r><w:rPr><w:rFonts w:cs="Times New Roman"/><w:sz w:val="28"/><w:szCs w:val="28"/><w:shd w:fill="FFFFFF" w:val="clear"/><w:lang w:val="en-US"/></w:rPr><w:t> </w:t></w:r><w:r><w:rPr><w:rStyle w:val="Wordwrapper"/><w:rFonts w:cs="Times New Roman"/><w:sz w:val="28"/><w:szCs w:val="28"/><w:shd w:fill="FFFFFF" w:val="clear"/><w:lang w:val="en-US"/></w:rPr><w:t>intelligence</w:t></w:r><w:r><w:rPr><w:rFonts w:cs="Times New Roman"/><w:sz w:val="28"/><w:szCs w:val="28"/><w:shd w:fill="FFFFFF" w:val="clear"/><w:lang w:val="en-US"/></w:rPr><w:t> </w:t></w:r><w:r><w:rPr><w:rStyle w:val="Wordwrapper"/><w:rFonts w:cs="Times New Roman"/><w:sz w:val="28"/><w:szCs w:val="28"/><w:shd w:fill="FFFFFF" w:val="clear"/><w:lang w:val="en-US"/></w:rPr><w:t>Creativity fun having</w:t></w:r><w:r><w:rPr><w:rFonts w:cs="Times New Roman"/><w:sz w:val="28"/><w:szCs w:val="28"/><w:shd w:fill="FFFFFF" w:val="clear"/><w:lang w:val="en-US"/></w:rPr><w:t>.</w:t></w:r></w:p><w:p><w:pPr><w:pStyle w:val="ListParagraph"/><w:spacing w:lineRule="auto" w:line="360"/><w:ind w:left="-207" w:hanging="0"/><w:rPr></w:rPr></w:pPr><w:r><w:rPr><w:rFonts w:cs="Times New Roman"/><w:sz w:val="28"/><w:szCs w:val="28"/><w:lang w:val="en-US"/></w:rPr><w:t>7)</w:t></w:r><w:r><w:rPr><w:rFonts w:cs="Times New Roman"/><w:sz w:val="28"/><w:szCs w:val="28"/><w:shd w:fill="FFFFFF" w:val="clear"/><w:lang w:val="en-US"/></w:rPr><w:t> </w:t></w:r><w:r><w:rPr><w:rStyle w:val="Wordwrapper"/><w:rFonts w:cs="Times New Roman"/><w:sz w:val="28"/><w:szCs w:val="28"/><w:shd w:fill="FFFFFF" w:val="clear"/><w:lang w:val="en-US"/></w:rPr><w:t>cannot things you</w:t></w:r><w:r><w:rPr><w:rFonts w:cs="Times New Roman"/><w:sz w:val="28"/><w:szCs w:val="28"/><w:shd w:fill="FFFFFF" w:val="clear"/><w:lang w:val="en-US"/></w:rPr><w:t> </w:t></w:r><w:r><w:rPr><w:rStyle w:val="Wordwrapper"/><w:rFonts w:cs="Times New Roman"/><w:sz w:val="28"/><w:szCs w:val="28"/><w:shd w:fill="FFFFFF" w:val="clear"/><w:lang w:val="en-US"/></w:rPr><w:t>do If</w:t></w:r><w:r><w:rPr><w:rFonts w:cs="Times New Roman"/><w:sz w:val="28"/><w:szCs w:val="28"/><w:shd w:fill="FFFFFF" w:val="clear"/><w:lang w:val="en-US"/></w:rPr><w:t> </w:t></w:r><w:r><w:rPr><w:rStyle w:val="Wordwrapper"/><w:rFonts w:cs="Times New Roman"/><w:sz w:val="28"/><w:szCs w:val="28"/><w:shd w:fill="FFFFFF" w:val="clear"/><w:lang w:val="en-US"/></w:rPr><w:t>great</w:t></w:r><w:r><w:rPr><w:rFonts w:cs="Times New Roman"/><w:sz w:val="28"/><w:szCs w:val="28"/><w:shd w:fill="FFFFFF" w:val="clear"/><w:lang w:val="en-US"/></w:rPr><w:t>, </w:t></w:r><w:r><w:rPr><w:rStyle w:val="Wordwrapper"/><w:rFonts w:cs="Times New Roman"/><w:sz w:val="28"/><w:szCs w:val="28"/><w:shd w:fill="FFFFFF" w:val="clear"/><w:lang w:val="en-US"/></w:rPr><w:t>do in</w:t></w:r><w:r><w:rPr><w:rFonts w:cs="Times New Roman"/><w:sz w:val="28"/><w:szCs w:val="28"/><w:shd w:fill="FFFFFF" w:val="clear"/><w:lang w:val="en-US"/></w:rPr><w:t> </w:t></w:r><w:r><w:rPr><w:rStyle w:val="Wordwrapper"/><w:rFonts w:cs="Times New Roman"/><w:sz w:val="28"/><w:szCs w:val="28"/><w:shd w:fill="FFFFFF" w:val="clear"/><w:lang w:val="en-US"/></w:rPr><w:t>things</w:t></w:r><w:r><w:rPr><w:rFonts w:cs="Times New Roman"/><w:sz w:val="28"/><w:szCs w:val="28"/><w:shd w:fill="FFFFFF" w:val="clear"/><w:lang w:val="en-US"/></w:rPr><w:t> a </w:t></w:r><w:r><w:rPr><w:rStyle w:val="Wordwrapper"/><w:rFonts w:cs="Times New Roman"/><w:sz w:val="28"/><w:szCs w:val="28"/><w:shd w:fill="FFFFFF" w:val="clear"/><w:lang w:val="en-US"/></w:rPr><w:t>way great small</w:t></w:r><w:r><w:rPr><w:rFonts w:cs="Times New Roman"/><w:sz w:val="28"/><w:szCs w:val="28"/><w:shd w:fill="FFFFFF" w:val="clear"/><w:lang w:val="en-US"/></w:rPr><w:t>.</w:t></w:r></w:p><w:p><w:pPr><w:pStyle w:val="ListParagraph"/><w:shd w:val="clear" w:color="auto" w:fill="FFFFFF" w:themeFill="background1"/><w:spacing w:lineRule="auto" w:line="360"/><w:ind w:left="-207" w:hanging="0"/><w:rPr><w:sz w:val="28"/><w:szCs w:val="28"/></w:rPr></w:pPr><w:r><w:rPr><w:rFonts w:cs="Times New Roman"/><w:sz w:val="28"/><w:szCs w:val="28"/><w:lang w:val="en-US"/></w:rPr><w:t xml:space="preserve">8) </w:t></w:r><w:r><w:rPr><w:rFonts w:cs="Times New Roman"/><w:sz w:val="28"/><w:szCs w:val="28"/><w:shd w:fill="FFFFFF" w:val="clear"/><w:lang w:val="en-US"/></w:rPr><w:t>you Wherever go, your take heart all.</w:t></w:r></w:p><w:p><w:pPr><w:pStyle w:val="ListParagraph"/><w:shd w:val="clear" w:color="auto" w:fill="FFFFFF" w:themeFill="background1"/><w:spacing w:lineRule="auto" w:line="360"/><w:ind w:left="-207" w:hanging="0"/><w:rPr><w:sz w:val="28"/><w:szCs w:val="28"/></w:rPr></w:pPr><w:r><w:rPr><w:rFonts w:cs="Times New Roman"/><w:sz w:val="28"/><w:szCs w:val="28"/><w:lang w:val="en-US"/></w:rPr><w:t xml:space="preserve">9) </w:t></w:r><w:r><w:rPr><w:rFonts w:cs="Times New Roman"/><w:sz w:val="28"/><w:szCs w:val="28"/><w:shd w:fill="FFFFFF" w:val="clear"/><w:lang w:val="en-US"/></w:rPr><w:t>are Problems stop not signs, are they guidelines.</w:t></w:r></w:p><w:p><w:pPr><w:pStyle w:val="ListParagraph"/><w:spacing w:lineRule="auto" w:line="360"/><w:ind w:left="-207" w:hanging="0"/><w:rPr><w:sz w:val="28"/><w:szCs w:val="28"/></w:rPr></w:pPr><w:r><w:rPr><w:rFonts w:cs="Times New Roman"/><w:sz w:val="28"/><w:szCs w:val="28"/><w:lang w:val="en-US"/></w:rPr><w:t>10) key is to Cooperation the success.</w:t></w:r></w:p><w:p><w:pPr><w:pStyle w:val="ListParagraph"/><w:spacing w:lineRule="auto" w:line="360"/><w:ind w:left="-207" w:hanging="0"/><w:rPr><w:sz w:val="28"/><w:szCs w:val="28"/></w:rPr></w:pPr><w:r><w:rPr></w:rPr></w:r></w:p><w:p><w:pPr><w:pStyle w:val="ListParagraph"/><w:spacing w:lineRule="auto" w:line="360"/><w:ind w:left="-207" w:hanging="0"/><w:rPr><w:lang w:val="ru-RU"/></w:rPr></w:pPr><w:r><w:rPr><w:lang w:val="ru-RU"/></w:rPr><w:t>Ответы:</w:t></w:r></w:p><w:p><w:pPr><w:pStyle w:val="ListParagraph"/><w:spacing w:lineRule="auto" w:line="360"/><w:ind w:left="-207" w:hanging="0"/><w:rPr></w:rPr></w:pPr><w:r><w:rPr><w:rFonts w:cs="Times New Roman"/><w:b w:val="false"/><w:bCs w:val="false"/><w:sz w:val="28"/><w:szCs w:val="28"/><w:lang w:val="en-US"/></w:rPr><w:t xml:space="preserve">1) </w:t></w:r><w:r><w:rPr><w:rStyle w:val="Strong"/><w:rFonts w:cs="Times New Roman"/><w:b w:val="false"/><w:bCs w:val="false"/><w:sz w:val="28"/><w:szCs w:val="28"/><w:shd w:fill="FFFFFF" w:val="clear"/><w:lang w:val="en-US"/></w:rPr><w:t>It is better to fail in originality than to succeed in imitation.</w:t></w:r></w:p><w:p><w:pPr><w:pStyle w:val="ListParagraph"/><w:spacing w:lineRule="auto" w:line="360"/><w:ind w:left="-207" w:hanging="0"/><w:rPr></w:rPr></w:pPr><w:r><w:rPr><w:rFonts w:cs="Times New Roman"/><w:b w:val="false"/><w:bCs w:val="false"/><w:sz w:val="28"/><w:szCs w:val="28"/><w:lang w:val="en-US"/></w:rPr><w:t xml:space="preserve">2) </w:t></w:r><w:r><w:rPr><w:rStyle w:val="Strong"/><w:rFonts w:cs="Times New Roman"/><w:b w:val="false"/><w:bCs w:val="false"/><w:sz w:val="28"/><w:szCs w:val="28"/><w:shd w:fill="FFFFFF" w:val="clear"/><w:lang w:val="en-US"/></w:rPr><w:t>If you can dream it, then you can achieve it.</w:t></w:r></w:p><w:p><w:pPr><w:pStyle w:val="ListParagraph"/><w:spacing w:lineRule="auto" w:line="360"/><w:ind w:left="-207" w:hanging="0"/><w:rPr><w:b w:val="false"/><w:b w:val="false"/><w:bCs w:val="false"/></w:rPr></w:pPr><w:r><w:rPr><w:rFonts w:cs="Times New Roman"/><w:b w:val="false"/><w:bCs w:val="false"/><w:sz w:val="28"/><w:szCs w:val="28"/><w:lang w:val="en-US"/></w:rPr><w:t>3) Those who cannot change their minds cannot change anything.</w:t></w:r></w:p><w:p><w:pPr><w:pStyle w:val="ListParagraph"/><w:spacing w:lineRule="auto" w:line="360"/><w:ind w:left="-207" w:hanging="0"/><w:rPr><w:b w:val="false"/><w:b w:val="false"/><w:bCs w:val="false"/></w:rPr></w:pPr><w:r><w:rPr><w:rFonts w:cs="Times New Roman"/><w:b w:val="false"/><w:bCs w:val="false"/><w:sz w:val="28"/><w:szCs w:val="28"/><w:lang w:val="en-US"/></w:rPr><w:t>4) It does not matter how slowly you go so long as you do not stop.</w:t></w:r></w:p><w:p><w:pPr><w:pStyle w:val="ListParagraph"/><w:spacing w:lineRule="auto" w:line="360"/><w:ind w:left="-207" w:hanging="0"/><w:rPr><w:b w:val="false"/><w:b w:val="false"/><w:bCs w:val="false"/></w:rPr></w:pPr><w:r><w:rPr><w:rFonts w:cs="Times New Roman"/><w:b w:val="false"/><w:bCs w:val="false"/><w:sz w:val="28"/><w:szCs w:val="28"/><w:lang w:val="en-US"/></w:rPr><w:t>5) The man who has confidence in himself gains the confidence of others.</w:t></w:r></w:p><w:p><w:pPr><w:pStyle w:val="ListParagraph"/><w:spacing w:lineRule="auto" w:line="360"/><w:ind w:left="-207" w:hanging="0"/><w:rPr></w:rPr></w:pPr><w:r><w:rPr><w:rFonts w:cs="Times New Roman"/><w:b w:val="false"/><w:bCs w:val="false"/><w:sz w:val="28"/><w:szCs w:val="28"/><w:lang w:val="en-US"/></w:rPr><w:t xml:space="preserve">6) </w:t></w:r><w:r><w:rPr><w:rStyle w:val="Wordwrapper"/><w:rFonts w:cs="Times New Roman"/><w:b w:val="false"/><w:bCs w:val="false"/><w:sz w:val="28"/><w:szCs w:val="28"/><w:shd w:fill="FFFFFF" w:val="clear"/><w:lang w:val="en-US"/></w:rPr><w:t>Creativity</w:t></w:r><w:r><w:rPr><w:rFonts w:cs="Times New Roman"/><w:b w:val="false"/><w:bCs w:val="false"/><w:sz w:val="28"/><w:szCs w:val="28"/><w:shd w:fill="FFFFFF" w:val="clear"/><w:lang w:val="en-US"/></w:rPr><w:t> </w:t></w:r><w:r><w:rPr><w:rStyle w:val="Wordwrapper"/><w:rFonts w:cs="Times New Roman"/><w:b w:val="false"/><w:bCs w:val="false"/><w:sz w:val="28"/><w:szCs w:val="28"/><w:shd w:fill="FFFFFF" w:val="clear"/><w:lang w:val="en-US"/></w:rPr><w:t>is</w:t></w:r><w:r><w:rPr><w:rFonts w:cs="Times New Roman"/><w:b w:val="false"/><w:bCs w:val="false"/><w:sz w:val="28"/><w:szCs w:val="28"/><w:shd w:fill="FFFFFF" w:val="clear"/><w:lang w:val="en-US"/></w:rPr><w:t> </w:t></w:r><w:r><w:rPr><w:rStyle w:val="Wordwrapper"/><w:rFonts w:cs="Times New Roman"/><w:b w:val="false"/><w:bCs w:val="false"/><w:sz w:val="28"/><w:szCs w:val="28"/><w:shd w:fill="FFFFFF" w:val="clear"/><w:lang w:val="en-US"/></w:rPr><w:t>intelligence</w:t></w:r><w:r><w:rPr><w:rFonts w:cs="Times New Roman"/><w:b w:val="false"/><w:bCs w:val="false"/><w:sz w:val="28"/><w:szCs w:val="28"/><w:shd w:fill="FFFFFF" w:val="clear"/><w:lang w:val="en-US"/></w:rPr><w:t> </w:t></w:r><w:r><w:rPr><w:rStyle w:val="Wordwrapper"/><w:rFonts w:cs="Times New Roman"/><w:b w:val="false"/><w:bCs w:val="false"/><w:sz w:val="28"/><w:szCs w:val="28"/><w:shd w:fill="FFFFFF" w:val="clear"/><w:lang w:val="en-US"/></w:rPr><w:t>having</w:t></w:r><w:r><w:rPr><w:rFonts w:cs="Times New Roman"/><w:b w:val="false"/><w:bCs w:val="false"/><w:sz w:val="28"/><w:szCs w:val="28"/><w:shd w:fill="FFFFFF" w:val="clear"/><w:lang w:val="en-US"/></w:rPr><w:t> </w:t></w:r><w:r><w:rPr><w:rStyle w:val="Wordwrapper"/><w:rFonts w:cs="Times New Roman"/><w:b w:val="false"/><w:bCs w:val="false"/><w:sz w:val="28"/><w:szCs w:val="28"/><w:shd w:fill="FFFFFF" w:val="clear"/><w:lang w:val="en-US"/></w:rPr><w:t>fun</w:t></w:r><w:r><w:rPr><w:rFonts w:cs="Times New Roman"/><w:b w:val="false"/><w:bCs w:val="false"/><w:sz w:val="28"/><w:szCs w:val="28"/><w:shd w:fill="FFFFFF" w:val="clear"/><w:lang w:val="en-US"/></w:rPr><w:t>.</w:t></w:r></w:p><w:p><w:pPr><w:pStyle w:val="ListParagraph"/><w:spacing w:lineRule="auto" w:line="360"/><w:ind w:left="-207" w:hanging="0"/><w:rPr></w:rPr></w:pPr><w:r><w:rPr><w:rFonts w:cs="Times New Roman"/><w:b w:val="false"/><w:bCs w:val="false"/><w:sz w:val="28"/><w:szCs w:val="28"/><w:lang w:val="en-US"/></w:rPr><w:t xml:space="preserve">7) </w:t></w:r><w:r><w:rPr><w:rStyle w:val="Wordwrapper"/><w:rFonts w:cs="Times New Roman"/><w:b w:val="false"/><w:bCs w:val="false"/><w:sz w:val="28"/><w:szCs w:val="28"/><w:shd w:fill="FFFFFF" w:val="clear"/><w:lang w:val="en-US"/></w:rPr><w:t>If</w:t></w:r><w:r><w:rPr><w:rFonts w:cs="Times New Roman"/><w:b w:val="false"/><w:bCs w:val="false"/><w:sz w:val="28"/><w:szCs w:val="28"/><w:shd w:fill="FFFFFF" w:val="clear"/><w:lang w:val="en-US"/></w:rPr><w:t> </w:t></w:r><w:r><w:rPr><w:rStyle w:val="Wordwrapper"/><w:rFonts w:cs="Times New Roman"/><w:b w:val="false"/><w:bCs w:val="false"/><w:sz w:val="28"/><w:szCs w:val="28"/><w:shd w:fill="FFFFFF" w:val="clear"/><w:lang w:val="en-US"/></w:rPr><w:t>you</w:t></w:r><w:r><w:rPr><w:rFonts w:cs="Times New Roman"/><w:b w:val="false"/><w:bCs w:val="false"/><w:sz w:val="28"/><w:szCs w:val="28"/><w:shd w:fill="FFFFFF" w:val="clear"/><w:lang w:val="en-US"/></w:rPr><w:t> </w:t></w:r><w:r><w:rPr><w:rStyle w:val="Wordwrapper"/><w:rFonts w:cs="Times New Roman"/><w:b w:val="false"/><w:bCs w:val="false"/><w:sz w:val="28"/><w:szCs w:val="28"/><w:shd w:fill="FFFFFF" w:val="clear"/><w:lang w:val="en-US"/></w:rPr><w:t>cannot</w:t></w:r><w:r><w:rPr><w:rFonts w:cs="Times New Roman"/><w:b w:val="false"/><w:bCs w:val="false"/><w:sz w:val="28"/><w:szCs w:val="28"/><w:shd w:fill="FFFFFF" w:val="clear"/><w:lang w:val="en-US"/></w:rPr><w:t> </w:t></w:r><w:r><w:rPr><w:rStyle w:val="Wordwrapper"/><w:rFonts w:cs="Times New Roman"/><w:b w:val="false"/><w:bCs w:val="false"/><w:sz w:val="28"/><w:szCs w:val="28"/><w:shd w:fill="FFFFFF" w:val="clear"/><w:lang w:val="en-US"/></w:rPr><w:t>do</w:t></w:r><w:r><w:rPr><w:rFonts w:cs="Times New Roman"/><w:b w:val="false"/><w:bCs w:val="false"/><w:sz w:val="28"/><w:szCs w:val="28"/><w:shd w:fill="FFFFFF" w:val="clear"/><w:lang w:val="en-US"/></w:rPr><w:t> </w:t></w:r><w:r><w:rPr><w:rStyle w:val="Wordwrapper"/><w:rFonts w:cs="Times New Roman"/><w:b w:val="false"/><w:bCs w:val="false"/><w:sz w:val="28"/><w:szCs w:val="28"/><w:shd w:fill="FFFFFF" w:val="clear"/><w:lang w:val="en-US"/></w:rPr><w:t>great</w:t></w:r><w:r><w:rPr><w:rFonts w:cs="Times New Roman"/><w:b w:val="false"/><w:bCs w:val="false"/><w:sz w:val="28"/><w:szCs w:val="28"/><w:shd w:fill="FFFFFF" w:val="clear"/><w:lang w:val="en-US"/></w:rPr><w:t> </w:t></w:r><w:r><w:rPr><w:rStyle w:val="Wordwrapper"/><w:rFonts w:cs="Times New Roman"/><w:b w:val="false"/><w:bCs w:val="false"/><w:sz w:val="28"/><w:szCs w:val="28"/><w:shd w:fill="FFFFFF" w:val="clear"/><w:lang w:val="en-US"/></w:rPr><w:t>things</w:t></w:r><w:r><w:rPr><w:rFonts w:cs="Times New Roman"/><w:b w:val="false"/><w:bCs w:val="false"/><w:sz w:val="28"/><w:szCs w:val="28"/><w:shd w:fill="FFFFFF" w:val="clear"/><w:lang w:val="en-US"/></w:rPr><w:t>, </w:t></w:r><w:r><w:rPr><w:rStyle w:val="Wordwrapper"/><w:rFonts w:cs="Times New Roman"/><w:b w:val="false"/><w:bCs w:val="false"/><w:sz w:val="28"/><w:szCs w:val="28"/><w:shd w:fill="FFFFFF" w:val="clear"/><w:lang w:val="en-US"/></w:rPr><w:t>do</w:t></w:r><w:r><w:rPr><w:rFonts w:cs="Times New Roman"/><w:b w:val="false"/><w:bCs w:val="false"/><w:sz w:val="28"/><w:szCs w:val="28"/><w:shd w:fill="FFFFFF" w:val="clear"/><w:lang w:val="en-US"/></w:rPr><w:t> </w:t></w:r><w:r><w:rPr><w:rStyle w:val="Wordwrapper"/><w:rFonts w:cs="Times New Roman"/><w:b w:val="false"/><w:bCs w:val="false"/><w:sz w:val="28"/><w:szCs w:val="28"/><w:shd w:fill="FFFFFF" w:val="clear"/><w:lang w:val="en-US"/></w:rPr><w:t>small</w:t></w:r><w:r><w:rPr><w:rFonts w:cs="Times New Roman"/><w:b w:val="false"/><w:bCs w:val="false"/><w:sz w:val="28"/><w:szCs w:val="28"/><w:shd w:fill="FFFFFF" w:val="clear"/><w:lang w:val="en-US"/></w:rPr><w:t> </w:t></w:r><w:r><w:rPr><w:rStyle w:val="Wordwrapper"/><w:rFonts w:cs="Times New Roman"/><w:b w:val="false"/><w:bCs w:val="false"/><w:sz w:val="28"/><w:szCs w:val="28"/><w:shd w:fill="FFFFFF" w:val="clear"/><w:lang w:val="en-US"/></w:rPr><w:t>things</w:t></w:r><w:r><w:rPr><w:rFonts w:cs="Times New Roman"/><w:b w:val="false"/><w:bCs w:val="false"/><w:sz w:val="28"/><w:szCs w:val="28"/><w:shd w:fill="FFFFFF" w:val="clear"/><w:lang w:val="en-US"/></w:rPr><w:t> </w:t></w:r><w:r><w:rPr><w:rStyle w:val="Wordwrapper"/><w:rFonts w:cs="Times New Roman"/><w:b w:val="false"/><w:bCs w:val="false"/><w:sz w:val="28"/><w:szCs w:val="28"/><w:shd w:fill="FFFFFF" w:val="clear"/><w:lang w:val="en-US"/></w:rPr><w:t>in</w:t></w:r><w:r><w:rPr><w:rFonts w:cs="Times New Roman"/><w:b w:val="false"/><w:bCs w:val="false"/><w:sz w:val="28"/><w:szCs w:val="28"/><w:shd w:fill="FFFFFF" w:val="clear"/><w:lang w:val="en-US"/></w:rPr><w:t> a </w:t></w:r><w:r><w:rPr><w:rStyle w:val="Wordwrapper"/><w:rFonts w:cs="Times New Roman"/><w:b w:val="false"/><w:bCs w:val="false"/><w:sz w:val="28"/><w:szCs w:val="28"/><w:shd w:fill="FFFFFF" w:val="clear"/><w:lang w:val="en-US"/></w:rPr><w:t>great</w:t></w:r><w:r><w:rPr><w:rFonts w:cs="Times New Roman"/><w:b w:val="false"/><w:bCs w:val="false"/><w:sz w:val="28"/><w:szCs w:val="28"/><w:shd w:fill="FFFFFF" w:val="clear"/><w:lang w:val="en-US"/></w:rPr><w:t> </w:t></w:r><w:r><w:rPr><w:rStyle w:val="Wordwrapper"/><w:rFonts w:cs="Times New Roman"/><w:b w:val="false"/><w:bCs w:val="false"/><w:sz w:val="28"/><w:szCs w:val="28"/><w:shd w:fill="FFFFFF" w:val="clear"/><w:lang w:val="en-US"/></w:rPr><w:t>way</w:t></w:r><w:r><w:rPr><w:rFonts w:cs="Times New Roman"/><w:b w:val="false"/><w:bCs w:val="false"/><w:sz w:val="28"/><w:szCs w:val="28"/><w:shd w:fill="FFFFFF" w:val="clear"/><w:lang w:val="en-US"/></w:rPr><w:t>.</w:t></w:r></w:p><w:p><w:pPr><w:pStyle w:val="ListParagraph"/><w:shd w:val="clear" w:color="auto" w:fill="FFFFFF" w:themeFill="background1"/><w:spacing w:lineRule="auto" w:line="360"/><w:ind w:left="-207" w:hanging="0"/><w:rPr><w:b w:val="false"/><w:b w:val="false"/><w:bCs w:val="false"/></w:rPr></w:pPr><w:r><w:rPr><w:rFonts w:cs="Times New Roman"/><w:b w:val="false"/><w:bCs w:val="false"/><w:sz w:val="28"/><w:szCs w:val="28"/><w:lang w:val="en-US"/></w:rPr><w:t xml:space="preserve">8) </w:t></w:r><w:r><w:rPr><w:rFonts w:cs="Times New Roman"/><w:b w:val="false"/><w:bCs w:val="false"/><w:sz w:val="28"/><w:szCs w:val="28"/><w:shd w:fill="FFFFFF" w:val="clear"/><w:lang w:val="en-US"/></w:rPr><w:t>Wherever you go, take all your heart.</w:t></w:r></w:p><w:p><w:pPr><w:pStyle w:val="ListParagraph"/><w:shd w:val="clear" w:color="auto" w:fill="FFFFFF" w:themeFill="background1"/><w:spacing w:lineRule="auto" w:line="360"/><w:ind w:left="-207" w:hanging="0"/><w:rPr><w:b w:val="false"/><w:b w:val="false"/><w:bCs w:val="false"/></w:rPr></w:pPr><w:r><w:rPr><w:rFonts w:cs="Times New Roman"/><w:b w:val="false"/><w:bCs w:val="false"/><w:sz w:val="28"/><w:szCs w:val="28"/><w:lang w:val="en-US"/></w:rPr><w:t xml:space="preserve">9) </w:t></w:r><w:r><w:rPr><w:rFonts w:cs="Times New Roman"/><w:b w:val="false"/><w:bCs w:val="false"/><w:sz w:val="28"/><w:szCs w:val="28"/><w:shd w:fill="FFFFFF" w:val="clear"/><w:lang w:val="en-US"/></w:rPr><w:t>Problems are not stop signs, they are guidelines.</w:t></w:r></w:p><w:p><w:pPr><w:pStyle w:val="ListParagraph"/><w:spacing w:lineRule="auto" w:line="360"/><w:ind w:left="-207" w:hanging="0"/><w:rPr><w:b w:val="false"/><w:b w:val="false"/><w:bCs w:val="false"/></w:rPr></w:pPr><w:r><w:rPr><w:rFonts w:cs="Times New Roman"/><w:b w:val="false"/><w:bCs w:val="false"/><w:sz w:val="28"/><w:szCs w:val="28"/><w:lang w:val="en-US"/></w:rPr><w:t>10) Cooperation is the key to success.</w:t></w:r></w:p><w:p><w:pPr><w:pStyle w:val="ListParagraph"/><w:spacing w:lineRule="auto" w:line="360"/><w:ind w:left="-207" w:hanging="0"/><w:rPr><w:rFonts w:ascii="Times New Roman" w:hAnsi="Times New Roman" w:cs="Times New Roman"/><w:sz w:val="28"/><w:szCs w:val="28"/><w:lang w:val="en-US"/></w:rPr></w:pPr><w:r><w:rPr><w:b w:val="false"/><w:bCs w:val="false"/></w:rPr></w:r></w:p><w:p><w:pPr><w:pStyle w:val="ListParagraph"/><w:spacing w:lineRule="auto" w:line="360"/><w:ind w:left="-207" w:hanging="0"/><w:rPr><w:sz w:val="24"/><w:szCs w:val="24"/><w:lang w:val="ru-RU"/></w:rPr></w:pPr><w:r><w:rPr><w:rFonts w:cs="Times New Roman"/><w:sz w:val="24"/><w:szCs w:val="24"/><w:lang w:val="ru-RU"/></w:rPr><w:t>Найти пару пословице.</w:t></w:r></w:p><w:p><w:pPr><w:pStyle w:val="ListParagraph"/><w:pBdr><w:top w:val="single" w:sz="4" w:space="1" w:color="000000"/><w:left w:val="single" w:sz="4" w:space="0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Style w:val="Strong"/><w:rFonts w:cs="Times New Roman"/><w:b w:val="false"/><w:bCs w:val="false"/><w:sz w:val="28"/><w:szCs w:val="28"/><w:lang w:val="en-US"/></w:rPr><w:t>Curiosity killed the cat</w:t></w:r><w:r><w:rPr><w:rStyle w:val="Strong"/><w:rFonts w:cs="Times New Roman"/><w:b w:val="false"/><w:bCs w:val="false"/><w:sz w:val="28"/><w:szCs w:val="28"/><w:shd w:fill="EDF9F2" w:val="clear"/><w:lang w:val="en-US"/></w:rPr><w:t>.</w:t></w:r></w:p><w:p><w:pPr><w:pStyle w:val="ListParagraph"/><w:pBdr><w:top w:val="single" w:sz="4" w:space="1" w:color="000000"/><w:left w:val="single" w:sz="4" w:space="0" w:color="000000"/><w:right w:val="single" w:sz="4" w:space="4" w:color="000000"/></w:pBdr><w:shd w:val="clear" w:color="auto" w:fill="FFFFFF" w:themeFill="background1"/><w:spacing w:lineRule="auto" w:line="360"/><w:ind w:left="-207" w:hanging="0"/><w:rPr><w:b w:val="false"/><w:b w:val="false"/><w:bCs w:val="false"/><w:sz w:val="28"/><w:szCs w:val="28"/></w:rPr></w:pPr><w:r><w:rPr><w:rFonts w:cs="Times New Roman"/><w:b w:val="false"/><w:bCs w:val="false"/><w:sz w:val="28"/><w:szCs w:val="28"/><w:shd w:fill="FFFFFF" w:val="clear"/><w:lang w:val="en-US"/></w:rPr><w:t>The first step is the hardest.</w:t></w:r></w:p><w:p><w:pPr><w:pStyle w:val="ListParagraph"/><w:pBdr><w:top w:val="single" w:sz="4" w:space="1" w:color="000000"/><w:left w:val="single" w:sz="4" w:space="0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Style w:val="Strong"/><w:rFonts w:cs="Times New Roman"/><w:b w:val="false"/><w:bCs w:val="false"/><w:sz w:val="28"/><w:szCs w:val="28"/><w:lang w:val="en-US"/></w:rPr><w:t>Like father</w:t></w:r><w:r><w:rPr><w:rFonts w:cs="Times New Roman"/><w:b w:val="false"/><w:bCs w:val="false"/><w:sz w:val="28"/><w:szCs w:val="28"/><w:shd w:fill="EDF9F2" w:val="clear"/><w:lang w:val="en-US"/></w:rPr><w:t xml:space="preserve">, </w:t></w:r><w:r><w:rPr><w:rStyle w:val="Strong"/><w:rFonts w:cs="Times New Roman"/><w:b w:val="false"/><w:bCs w:val="false"/><w:sz w:val="28"/><w:szCs w:val="28"/><w:lang w:val="en-US"/></w:rPr><w:t>like son</w:t></w:r><w:r><w:rPr><w:rStyle w:val="Strong"/><w:rFonts w:cs="Times New Roman"/><w:b w:val="false"/><w:bCs w:val="false"/><w:sz w:val="28"/><w:szCs w:val="28"/><w:shd w:fill="EDF9F2" w:val="clear"/><w:lang w:val="en-US"/></w:rPr><w:t>.</w:t></w:r></w:p><w:p><w:pPr><w:pStyle w:val="ListParagraph"/><w:pBdr><w:top w:val="single" w:sz="4" w:space="1" w:color="000000"/><w:left w:val="single" w:sz="4" w:space="0" w:color="000000"/><w:right w:val="single" w:sz="4" w:space="4" w:color="000000"/></w:pBdr><w:shd w:val="clear" w:color="auto" w:fill="FFFFFF" w:themeFill="background1"/><w:spacing w:lineRule="auto" w:line="360"/><w:ind w:left="-207" w:hanging="0"/><w:rPr><w:b w:val="false"/><w:b w:val="false"/><w:bCs w:val="false"/><w:sz w:val="28"/><w:szCs w:val="28"/></w:rPr></w:pPr><w:r><w:rPr><w:rFonts w:cs="Times New Roman"/><w:b w:val="false"/><w:bCs w:val="false"/><w:sz w:val="28"/><w:szCs w:val="28"/><w:shd w:fill="FFFFFF" w:val="clear"/><w:lang w:val="en-US"/></w:rPr><w:t>He works best who knows his trade.</w:t></w:r></w:p><w:p><w:pPr><w:pStyle w:val="ListParagraph"/><w:pBdr><w:top w:val="single" w:sz="4" w:space="1" w:color="000000"/><w:left w:val="single" w:sz="4" w:space="0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Style w:val="Strong"/><w:rFonts w:cs="Times New Roman"/><w:b w:val="false"/><w:bCs w:val="false"/><w:sz w:val="28"/><w:szCs w:val="28"/><w:shd w:fill="FFFFFF" w:val="clear"/><w:lang w:val="en-US"/></w:rPr><w:t>Work is no bear, it won&apos;t go anywhere.</w:t></w:r></w:p><w:p><w:pPr><w:pStyle w:val="ListParagraph"/><w:pBdr><w:top w:val="single" w:sz="4" w:space="1" w:color="000000"/><w:left w:val="single" w:sz="4" w:space="0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Style w:val="Strong"/><w:rFonts w:cs="Times New Roman"/><w:b w:val="false"/><w:bCs w:val="false"/><w:sz w:val="28"/><w:szCs w:val="28"/><w:shd w:fill="FFFFFF" w:val="clear"/><w:lang w:val="en-US"/></w:rPr><w:t>The cat is out of the bag.</w:t></w:r></w:p><w:p><w:pPr><w:pStyle w:val="ListParagraph"/><w:pBdr><w:top w:val="single" w:sz="4" w:space="1" w:color="000000"/><w:left w:val="single" w:sz="4" w:space="0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Style w:val="Strong"/><w:rFonts w:cs="Times New Roman"/><w:b w:val="false"/><w:bCs w:val="false"/><w:sz w:val="28"/><w:szCs w:val="28"/><w:lang w:val="en-US"/></w:rPr><w:t>Two of a kind.</w:t></w:r></w:p><w:p><w:pPr><w:pStyle w:val="ListParagraph"/><w:pBdr><w:top w:val="single" w:sz="4" w:space="1" w:color="000000"/><w:left w:val="single" w:sz="4" w:space="0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Style w:val="Strong"/><w:rFonts w:cs="Times New Roman"/><w:b w:val="false"/><w:bCs w:val="false"/><w:sz w:val="28"/><w:szCs w:val="28"/><w:shd w:fill="FFFFFF" w:val="clear"/><w:lang w:val="en-US"/></w:rPr><w:t>The grass is always greener on the other side of the fence.</w:t></w:r></w:p><w:p><w:pPr><w:pStyle w:val="ListParagraph"/><w:pBdr><w:top w:val="single" w:sz="4" w:space="1" w:color="000000"/><w:left w:val="single" w:sz="4" w:space="0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Style w:val="Strong"/><w:rFonts w:cs="Times New Roman"/><w:b w:val="false"/><w:bCs w:val="false"/><w:sz w:val="28"/><w:szCs w:val="28"/><w:shd w:fill="FFFFFF" w:val="clear"/><w:lang w:val="en-US"/></w:rPr><w:t>Practice</w:t></w:r><w:r><w:rPr><w:rFonts w:cs="Times New Roman"/><w:b w:val="false"/><w:bCs w:val="false"/><w:sz w:val="28"/><w:szCs w:val="28"/><w:shd w:fill="FFFFFF" w:val="clear"/><w:lang w:val="en-US"/></w:rPr><w:t> </w:t></w:r><w:r><w:rPr><w:rStyle w:val="Strong"/><w:rFonts w:cs="Times New Roman"/><w:b w:val="false"/><w:bCs w:val="false"/><w:sz w:val="28"/><w:szCs w:val="28"/><w:shd w:fill="FFFFFF" w:val="clear"/><w:lang w:val="en-US"/></w:rPr><w:t>makes</w:t></w:r><w:r><w:rPr><w:rFonts w:cs="Times New Roman"/><w:b w:val="false"/><w:bCs w:val="false"/><w:sz w:val="28"/><w:szCs w:val="28"/><w:shd w:fill="FFFFFF" w:val="clear"/><w:lang w:val="en-US"/></w:rPr><w:t> </w:t></w:r><w:r><w:rPr><w:rStyle w:val="Strong"/><w:rFonts w:cs="Times New Roman"/><w:b w:val="false"/><w:bCs w:val="false"/><w:sz w:val="28"/><w:szCs w:val="28"/><w:shd w:fill="FFFFFF" w:val="clear"/><w:lang w:val="en-US"/></w:rPr><w:t>perfect.</w:t></w:r></w:p><w:p><w:pPr><w:pStyle w:val="ListParagraph"/><w:pBdr><w:top w:val="single" w:sz="4" w:space="1" w:color="000000"/><w:left w:val="single" w:sz="4" w:space="0" w:color="000000"/><w:bottom w:val="single" w:sz="4" w:space="1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Style w:val="Strong"/><w:rFonts w:cs="Times New Roman"/><w:b w:val="false"/><w:bCs w:val="false"/><w:sz w:val="28"/><w:szCs w:val="28"/><w:shd w:fill="FFFFFF" w:val="clear"/><w:lang w:val="en-US"/></w:rPr><w:t>He who laughs last, laughs longest.</w:t></w:r></w:p><w:p><w:pPr><w:pStyle w:val="ListParagraph"/><w:shd w:val="clear" w:color="auto" w:fill="FFFFFF" w:themeFill="background1"/><w:spacing w:lineRule="auto" w:line="360"/><w:ind w:left="-207" w:hanging="0"/><w:rPr><w:rFonts w:ascii="Times New Roman" w:hAnsi="Times New Roman" w:cs="Times New Roman"/><w:b w:val="false"/><w:b w:val="false"/><w:bCs w:val="false"/><w:sz w:val="28"/><w:szCs w:val="28"/><w:shd w:fill="FFFFFF" w:val="clear"/><w:lang w:val="en-US"/></w:rPr></w:pPr><w:r><w:rPr><w:rFonts w:cs="Times New Roman"/><w:b w:val="false"/><w:bCs w:val="false"/><w:sz w:val="28"/><w:szCs w:val="28"/><w:shd w:fill="FFFFFF" w:val="clear"/><w:lang w:val="en-US"/></w:rPr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Style w:val="Strong"/><w:rFonts w:cs="Times New Roman"/><w:b w:val="false"/><w:bCs w:val="false"/><w:sz w:val="28"/><w:szCs w:val="28"/></w:rPr><w:t>Два сапога пара</w:t></w:r><w:r><w:rPr><w:rStyle w:val="Strong"/><w:rFonts w:cs="Times New Roman"/><w:b w:val="false"/><w:bCs w:val="false"/><w:sz w:val="28"/><w:szCs w:val="28"/><w:shd w:fill="FFFFFF" w:val="clear"/></w:rPr><w:t>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w:b w:val="false"/><w:b w:val="false"/><w:bCs w:val="false"/><w:sz w:val="28"/><w:szCs w:val="28"/></w:rPr></w:pPr><w:r><w:rPr><w:rFonts w:cs="Times New Roman"/><w:b w:val="false"/><w:bCs w:val="false"/><w:sz w:val="28"/><w:szCs w:val="28"/><w:shd w:fill="FFFFFF" w:val="clear"/></w:rPr><w:t>Любопытной Варваре на базаре нос оторвали.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w:b w:val="false"/><w:b w:val="false"/><w:bCs w:val="false"/><w:sz w:val="28"/><w:szCs w:val="28"/></w:rPr></w:pPr><w:r><w:rPr><w:rFonts w:cs="Times New Roman"/><w:b w:val="false"/><w:bCs w:val="false"/><w:sz w:val="28"/><w:szCs w:val="28"/><w:shd w:fill="FFFFFF" w:val="clear"/></w:rPr><w:t>Лиха беда начало.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w:b w:val="false"/><w:b w:val="false"/><w:bCs w:val="false"/><w:sz w:val="28"/><w:szCs w:val="28"/></w:rPr></w:pPr><w:r><w:rPr><w:rFonts w:cs="Times New Roman"/><w:b w:val="false"/><w:bCs w:val="false"/><w:sz w:val="28"/><w:szCs w:val="28"/><w:shd w:fill="FFFFFF" w:val="clear"/></w:rPr><w:t>Хорошо смеется тот, кто смеется последним.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w:b w:val="false"/><w:b w:val="false"/><w:bCs w:val="false"/><w:sz w:val="28"/><w:szCs w:val="28"/></w:rPr></w:pPr><w:r><w:rPr><w:rFonts w:cs="Times New Roman"/><w:b w:val="false"/><w:bCs w:val="false"/><w:sz w:val="28"/><w:szCs w:val="28"/><w:shd w:fill="FFFFFF" w:val="clear"/></w:rPr><w:t>Яблочко от яблоньки недалеко падает.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w:b w:val="false"/><w:b w:val="false"/><w:bCs w:val="false"/><w:sz w:val="28"/><w:szCs w:val="28"/></w:rPr></w:pPr><w:r><w:rPr><w:rFonts w:cs="Times New Roman"/><w:b w:val="false"/><w:bCs w:val="false"/><w:sz w:val="28"/><w:szCs w:val="28"/><w:shd w:fill="FFFFFF" w:val="clear"/></w:rPr><w:t>Хорошо там, где нас нет.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w:b w:val="false"/><w:b w:val="false"/><w:bCs w:val="false"/><w:sz w:val="28"/><w:szCs w:val="28"/></w:rPr></w:pPr><w:r><w:rPr><w:rFonts w:cs="Times New Roman"/><w:b w:val="false"/><w:bCs w:val="false"/><w:sz w:val="28"/><w:szCs w:val="28"/><w:shd w:fill="FFFFFF" w:val="clear"/></w:rPr><w:t>Дело мастера боится.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/w:rPr></w:pPr><w:r><w:rPr><w:rStyle w:val="Strong"/><w:rFonts w:cs="Times New Roman"/><w:b w:val="false"/><w:bCs w:val="false"/><w:sz w:val="28"/><w:szCs w:val="28"/><w:shd w:fill="FFFFFF" w:val="clear"/></w:rPr><w:t>Работа не волк, в лес не убежит.</w:t></w:r></w:p><w:p><w:pPr><w:pStyle w:val="ListParagraph"/><w:pBdr><w:top w:val="single" w:sz="4" w:space="1" w:color="000000"/><w:left w:val="single" w:sz="4" w:space="4" w:color="000000"/><w:right w:val="single" w:sz="4" w:space="4" w:color="000000"/></w:pBdr><w:shd w:val="clear" w:color="auto" w:fill="FFFFFF" w:themeFill="background1"/><w:spacing w:lineRule="auto" w:line="360"/><w:ind w:left="-207" w:hanging="0"/><w:rPr><w:b w:val="false"/><w:b w:val="false"/><w:bCs w:val="false"/><w:sz w:val="28"/><w:szCs w:val="28"/></w:rPr></w:pPr><w:r><w:rPr><w:rFonts w:cs="Times New Roman"/><w:b w:val="false"/><w:bCs w:val="false"/><w:sz w:val="28"/><w:szCs w:val="28"/><w:shd w:fill="FFFFFF" w:val="clear"/></w:rPr><w:t>Повторение — мать учения.</w:t></w:r></w:p><w:p><w:pPr><w:pStyle w:val="ListParagraph"/><w:pBdr><w:top w:val="single" w:sz="4" w:space="1" w:color="000000"/><w:left w:val="single" w:sz="4" w:space="4" w:color="000000"/><w:bottom w:val="single" w:sz="4" w:space="1" w:color="000000"/><w:right w:val="single" w:sz="4" w:space="4" w:color="000000"/></w:pBdr><w:shd w:val="clear" w:color="auto" w:fill="FFFFFF" w:themeFill="background1"/><w:spacing w:lineRule="auto" w:line="360" w:before="0" w:after="120"/><w:ind w:left="-207" w:hanging="0"/><w:contextualSpacing/><w:rPr><w:sz w:val="28"/><w:szCs w:val="28"/></w:rPr></w:pPr><w:r><w:rPr><w:sz w:val="28"/><w:szCs w:val="28"/></w:rPr><w:t>Все тайное становится явным.</w:t></w:r></w:p><w:p><w:pPr><w:pStyle w:val="ListParagraph"/><w:shd w:val="clear" w:color="auto" w:fill="FFFFFF" w:themeFill="background1"/><w:spacing w:lineRule="auto" w:line="360"/><w:ind w:left="-207" w:hanging="0"/><w:rPr><w:rFonts w:ascii="Times New Roman" w:hAnsi="Times New Roman" w:cs="Times New Roman"/><w:b w:val="false"/><w:b w:val="false"/><w:bCs w:val="false"/><w:sz w:val="24"/><w:szCs w:val="24"/><w:shd w:fill="FFFFFF" w:val="clear"/><w:lang w:val="ru-RU"/></w:rPr></w:pPr><w:r><w:rPr><w:rFonts w:cs="Times New Roman"/><w:b w:val="false"/><w:bCs w:val="false"/><w:sz w:val="24"/><w:szCs w:val="24"/><w:shd w:fill="FFFFFF" w:val="clear"/><w:lang w:val="ru-RU"/></w:rPr><w:t>Ответы:</w:t></w:r></w:p><w:p><w:pPr><w:pStyle w:val="ListParagraph"/><w:numPr><w:ilvl w:val="0"/><w:numId w:val="1"/></w:numPr><w:shd w:val="clear" w:color="auto" w:fill="FFFFFF" w:themeFill="background1"/><w:spacing w:lineRule="auto" w:line="360"/><w:rPr></w:rPr></w:pPr><w:r><w:rPr><w:rStyle w:val="Strong"/><w:rFonts w:cs="Times New Roman"/><w:b/><w:bCs/><w:sz w:val="28"/><w:szCs w:val="28"/></w:rPr><w:t>Curiosity killed the cat.</w:t></w:r><w:r><w:rPr><w:rFonts w:cs="Times New Roman"/><w:b/><w:bCs/><w:sz w:val="28"/><w:szCs w:val="28"/><w:shd w:fill="EDF9F2" w:val="clear"/></w:rPr><w:t xml:space="preserve"> </w:t></w:r><w:r><w:rPr><w:rFonts w:cs="Times New Roman"/><w:b w:val="false"/><w:bCs w:val="false"/><w:sz w:val="28"/><w:szCs w:val="28"/><w:shd w:fill="FFFFFF" w:val="clear"/></w:rPr><w:t>- Любопытной Варваре на базаре нос оторвали.</w:t></w:r></w:p><w:p><w:pPr><w:pStyle w:val="ListParagraph"/><w:numPr><w:ilvl w:val="0"/><w:numId w:val="1"/></w:numPr><w:shd w:val="clear" w:color="auto" w:fill="FFFFFF" w:themeFill="background1"/><w:spacing w:lineRule="auto" w:line="360"/><w:rPr><w:b w:val="false"/><w:b w:val="false"/><w:bCs w:val="false"/><w:sz w:val="28"/><w:szCs w:val="28"/></w:rPr></w:pPr><w:r><w:rPr><w:rFonts w:cs="Times New Roman"/><w:b/><w:bCs/><w:sz w:val="28"/><w:szCs w:val="28"/><w:shd w:fill="FFFFFF" w:val="clear"/><w:lang w:val="en-US"/></w:rPr><w:t xml:space="preserve">The first step is the hardest. </w:t></w:r><w:r><w:rPr><w:rFonts w:cs="Times New Roman"/><w:b w:val="false"/><w:bCs w:val="false"/><w:sz w:val="28"/><w:szCs w:val="28"/><w:shd w:fill="FFFFFF" w:val="clear"/><w:lang w:val="en-US"/></w:rPr><w:t xml:space="preserve">- </w:t></w:r><w:r><w:rPr><w:rFonts w:cs="Times New Roman"/><w:b w:val="false"/><w:bCs w:val="false"/><w:sz w:val="28"/><w:szCs w:val="28"/><w:shd w:fill="FFFFFF" w:val="clear"/></w:rPr><w:t>Лиха</w:t></w:r><w:r><w:rPr><w:rFonts w:cs="Times New Roman"/><w:b w:val="false"/><w:bCs w:val="false"/><w:sz w:val="28"/><w:szCs w:val="28"/><w:shd w:fill="FFFFFF" w:val="clear"/><w:lang w:val="en-US"/></w:rPr><w:t xml:space="preserve"> </w:t></w:r><w:r><w:rPr><w:rFonts w:cs="Times New Roman"/><w:b w:val="false"/><w:bCs w:val="false"/><w:sz w:val="28"/><w:szCs w:val="28"/><w:shd w:fill="FFFFFF" w:val="clear"/></w:rPr><w:t>беда</w:t></w:r><w:r><w:rPr><w:rFonts w:cs="Times New Roman"/><w:b w:val="false"/><w:bCs w:val="false"/><w:sz w:val="28"/><w:szCs w:val="28"/><w:shd w:fill="FFFFFF" w:val="clear"/><w:lang w:val="en-US"/></w:rPr><w:t xml:space="preserve"> </w:t></w:r><w:r><w:rPr><w:rFonts w:cs="Times New Roman"/><w:b w:val="false"/><w:bCs w:val="false"/><w:sz w:val="28"/><w:szCs w:val="28"/><w:shd w:fill="FFFFFF" w:val="clear"/></w:rPr><w:t>начало</w:t></w:r><w:r><w:rPr><w:rFonts w:cs="Times New Roman"/><w:b w:val="false"/><w:bCs w:val="false"/><w:sz w:val="28"/><w:szCs w:val="28"/><w:shd w:fill="FFFFFF" w:val="clear"/><w:lang w:val="en-US"/></w:rPr><w:t>.</w:t></w:r></w:p><w:p><w:pPr><w:pStyle w:val="ListParagraph"/><w:numPr><w:ilvl w:val="0"/><w:numId w:val="1"/></w:numPr><w:shd w:val="clear" w:color="auto" w:fill="FFFFFF" w:themeFill="background1"/><w:spacing w:lineRule="auto" w:line="360"/><w:rPr></w:rPr></w:pPr><w:r><w:rPr><w:rFonts w:cs="Times New Roman"/><w:b/><w:bCs/><w:sz w:val="28"/><w:szCs w:val="28"/><w:shd w:fill="EDF9F2" w:val="clear"/><w:lang w:val="en-US"/></w:rPr><w:t> </w:t></w:r><w:r><w:rPr><w:rStyle w:val="Strong"/><w:rFonts w:cs="Times New Roman"/><w:b/><w:bCs/><w:sz w:val="28"/><w:szCs w:val="28"/></w:rPr><w:t>Like father</w:t></w:r><w:r><w:rPr><w:rFonts w:cs="Times New Roman"/><w:b/><w:bCs/><w:sz w:val="28"/><w:szCs w:val="28"/><w:shd w:fill="EDF9F2" w:val="clear"/></w:rPr><w:t xml:space="preserve">, </w:t></w:r><w:r><w:rPr><w:rStyle w:val="Strong"/><w:rFonts w:cs="Times New Roman"/><w:b/><w:bCs/><w:sz w:val="28"/><w:szCs w:val="28"/></w:rPr><w:t>like son.</w:t></w:r><w:r><w:rPr><w:rFonts w:cs="Times New Roman"/><w:b/><w:bCs/><w:sz w:val="28"/><w:szCs w:val="28"/><w:shd w:fill="EDF9F2" w:val="clear"/></w:rPr><w:t xml:space="preserve"> </w:t></w:r><w:r><w:rPr><w:rFonts w:cs="Times New Roman"/><w:b w:val="false"/><w:bCs w:val="false"/><w:sz w:val="28"/><w:szCs w:val="28"/><w:shd w:fill="FFFFFF" w:val="clear"/></w:rPr><w:t>- Яблочко от яблоньки недалеко падает.</w:t></w:r></w:p><w:p><w:pPr><w:pStyle w:val="ListParagraph"/><w:numPr><w:ilvl w:val="0"/><w:numId w:val="1"/></w:numPr><w:shd w:val="clear" w:color="auto" w:fill="FFFFFF" w:themeFill="background1"/><w:spacing w:lineRule="auto" w:line="360"/><w:rPr><w:b w:val="false"/><w:b w:val="false"/><w:bCs w:val="false"/><w:sz w:val="28"/><w:szCs w:val="28"/></w:rPr></w:pPr><w:r><w:rPr><w:rFonts w:cs="Times New Roman"/><w:b/><w:bCs/><w:sz w:val="28"/><w:szCs w:val="28"/><w:shd w:fill="FFFFFF" w:val="clear"/><w:lang w:val="en-US"/></w:rPr><w:t xml:space="preserve">He works best who knows his trade. </w:t></w:r><w:r><w:rPr><w:rFonts w:cs="Times New Roman"/><w:b w:val="false"/><w:bCs w:val="false"/><w:sz w:val="28"/><w:szCs w:val="28"/><w:shd w:fill="FFFFFF" w:val="clear"/><w:lang w:val="en-US"/></w:rPr><w:t xml:space="preserve">– </w:t></w:r><w:r><w:rPr><w:rFonts w:cs="Times New Roman"/><w:b w:val="false"/><w:bCs w:val="false"/><w:sz w:val="28"/><w:szCs w:val="28"/><w:shd w:fill="FFFFFF" w:val="clear"/></w:rPr><w:t>Дело</w:t></w:r><w:r><w:rPr><w:rFonts w:cs="Times New Roman"/><w:b w:val="false"/><w:bCs w:val="false"/><w:sz w:val="28"/><w:szCs w:val="28"/><w:shd w:fill="FFFFFF" w:val="clear"/><w:lang w:val="en-US"/></w:rPr><w:t xml:space="preserve"> </w:t></w:r><w:r><w:rPr><w:rFonts w:cs="Times New Roman"/><w:b w:val="false"/><w:bCs w:val="false"/><w:sz w:val="28"/><w:szCs w:val="28"/><w:shd w:fill="FFFFFF" w:val="clear"/></w:rPr><w:t>мастера</w:t></w:r><w:r><w:rPr><w:rFonts w:cs="Times New Roman"/><w:b w:val="false"/><w:bCs w:val="false"/><w:sz w:val="28"/><w:szCs w:val="28"/><w:shd w:fill="FFFFFF" w:val="clear"/><w:lang w:val="en-US"/></w:rPr><w:t xml:space="preserve"> </w:t></w:r><w:r><w:rPr><w:rFonts w:cs="Times New Roman"/><w:b w:val="false"/><w:bCs w:val="false"/><w:sz w:val="28"/><w:szCs w:val="28"/><w:shd w:fill="FFFFFF" w:val="clear"/></w:rPr><w:t>боится</w:t></w:r><w:r><w:rPr><w:rFonts w:cs="Times New Roman"/><w:b w:val="false"/><w:bCs w:val="false"/><w:sz w:val="28"/><w:szCs w:val="28"/><w:shd w:fill="FFFFFF" w:val="clear"/><w:lang w:val="en-US"/></w:rPr><w:t>.</w:t></w:r></w:p><w:p><w:pPr><w:pStyle w:val="ListParagraph"/><w:numPr><w:ilvl w:val="0"/><w:numId w:val="1"/></w:numPr><w:shd w:val="clear" w:color="auto" w:fill="FFFFFF" w:themeFill="background1"/><w:spacing w:lineRule="auto" w:line="360"/><w:rPr></w:rPr></w:pPr><w:r><w:rPr><w:rStyle w:val="Strong"/><w:rFonts w:cs="Times New Roman"/><w:b/><w:bCs/><w:sz w:val="28"/><w:szCs w:val="28"/><w:shd w:fill="FFFFFF" w:val="clear"/><w:lang w:val="en-US"/></w:rPr><w:t>Work is no bear, it won&apos;t go anywhere.</w:t></w:r><w:r><w:rPr><w:rStyle w:val="Strong"/><w:rFonts w:cs="Times New Roman"/><w:b w:val="false"/><w:bCs w:val="false"/><w:sz w:val="28"/><w:szCs w:val="28"/><w:shd w:fill="FFFFFF" w:val="clear"/><w:lang w:val="en-US"/></w:rPr><w:t xml:space="preserve"> -</w:t></w:r><w:r><w:rPr><w:rFonts w:cs="Times New Roman"/><w:b w:val="false"/><w:bCs w:val="false"/><w:sz w:val="28"/><w:szCs w:val="28"/><w:lang w:val="en-US"/></w:rPr><w:t xml:space="preserve"> </w:t></w:r><w:r><w:rPr><w:rStyle w:val="Strong"/><w:rFonts w:cs="Times New Roman"/><w:b w:val="false"/><w:bCs w:val="false"/><w:sz w:val="28"/><w:szCs w:val="28"/><w:shd w:fill="FFFFFF" w:val="clear"/><w:lang w:val="en-US"/></w:rPr><w:t>Работа не волк, в лес не убежит.</w:t></w:r></w:p><w:p><w:pPr><w:pStyle w:val="ListParagraph"/><w:numPr><w:ilvl w:val="0"/><w:numId w:val="1"/></w:numPr><w:shd w:val="clear" w:color="auto" w:fill="FFFFFF" w:themeFill="background1"/><w:spacing w:lineRule="auto" w:line="360"/><w:rPr></w:rPr></w:pPr><w:r><w:rPr><w:rStyle w:val="Strong"/><w:rFonts w:cs="Times New Roman"/><w:b/><w:bCs/><w:sz w:val="28"/><w:szCs w:val="28"/><w:shd w:fill="FFFFFF" w:val="clear"/><w:lang w:val="en-US"/></w:rPr><w:t> </w:t></w:r><w:r><w:rPr><w:rStyle w:val="Strong"/><w:rFonts w:cs="Times New Roman"/><w:b/><w:bCs/><w:sz w:val="28"/><w:szCs w:val="28"/><w:shd w:fill="FFFFFF" w:val="clear"/><w:lang w:val="en-US"/></w:rPr><w:t xml:space="preserve">The cat is out of the bag. </w:t></w:r><w:r><w:rPr><w:rStyle w:val="Strong"/><w:rFonts w:cs="Times New Roman"/><w:b w:val="false"/><w:bCs w:val="false"/><w:sz w:val="28"/><w:szCs w:val="28"/><w:shd w:fill="FFFFFF" w:val="clear"/><w:lang w:val="en-US"/></w:rPr><w:t xml:space="preserve">– </w:t></w:r><w:r><w:rPr><w:rFonts w:cs="Times New Roman"/><w:b w:val="false"/><w:bCs w:val="false"/><w:sz w:val="28"/><w:szCs w:val="28"/><w:shd w:fill="FFFFFF" w:val="clear"/></w:rPr><w:t>Все</w:t></w:r><w:r><w:rPr><w:rFonts w:cs="Times New Roman"/><w:b w:val="false"/><w:bCs w:val="false"/><w:sz w:val="28"/><w:szCs w:val="28"/><w:shd w:fill="FFFFFF" w:val="clear"/><w:lang w:val="en-US"/></w:rPr><w:t xml:space="preserve"> </w:t></w:r><w:r><w:rPr><w:rFonts w:cs="Times New Roman"/><w:b w:val="false"/><w:bCs w:val="false"/><w:sz w:val="28"/><w:szCs w:val="28"/><w:shd w:fill="FFFFFF" w:val="clear"/></w:rPr><w:t>тайное</w:t></w:r><w:r><w:rPr><w:rFonts w:cs="Times New Roman"/><w:b w:val="false"/><w:bCs w:val="false"/><w:sz w:val="28"/><w:szCs w:val="28"/><w:shd w:fill="FFFFFF" w:val="clear"/><w:lang w:val="en-US"/></w:rPr><w:t xml:space="preserve"> </w:t></w:r><w:r><w:rPr><w:rFonts w:cs="Times New Roman"/><w:b w:val="false"/><w:bCs w:val="false"/><w:sz w:val="28"/><w:szCs w:val="28"/><w:shd w:fill="FFFFFF" w:val="clear"/></w:rPr><w:t>становится</w:t></w:r><w:r><w:rPr><w:rFonts w:cs="Times New Roman"/><w:b w:val="false"/><w:bCs w:val="false"/><w:sz w:val="28"/><w:szCs w:val="28"/><w:shd w:fill="FFFFFF" w:val="clear"/><w:lang w:val="en-US"/></w:rPr><w:t xml:space="preserve"> </w:t></w:r><w:r><w:rPr><w:rFonts w:cs="Times New Roman"/><w:b w:val="false"/><w:bCs w:val="false"/><w:sz w:val="28"/><w:szCs w:val="28"/><w:shd w:fill="FFFFFF" w:val="clear"/></w:rPr><w:t>явным</w:t></w:r><w:r><w:rPr><w:rFonts w:cs="Times New Roman"/><w:b w:val="false"/><w:bCs w:val="false"/><w:sz w:val="28"/><w:szCs w:val="28"/><w:shd w:fill="FFFFFF" w:val="clear"/><w:lang w:val="en-US"/></w:rPr><w:t>.</w:t></w:r></w:p><w:p><w:pPr><w:pStyle w:val="ListParagraph"/><w:numPr><w:ilvl w:val="0"/><w:numId w:val="1"/></w:numPr><w:shd w:val="clear" w:color="auto" w:fill="FFFFFF" w:themeFill="background1"/><w:spacing w:lineRule="auto" w:line="360"/><w:rPr></w:rPr></w:pPr><w:r><w:rPr><w:rStyle w:val="Strong"/><w:rFonts w:cs="Times New Roman"/><w:b/><w:bCs/><w:sz w:val="28"/><w:szCs w:val="28"/><w:lang w:val="en-US"/></w:rPr><w:t xml:space="preserve">Two of a kind. </w:t></w:r><w:r><w:rPr><w:rStyle w:val="Strong"/><w:rFonts w:cs="Times New Roman"/><w:b w:val="false"/><w:bCs w:val="false"/><w:sz w:val="28"/><w:szCs w:val="28"/><w:lang w:val="en-US"/></w:rPr><w:t xml:space="preserve">– </w:t></w:r><w:r><w:rPr><w:rStyle w:val="Strong"/><w:rFonts w:cs="Times New Roman"/><w:b w:val="false"/><w:bCs w:val="false"/><w:sz w:val="28"/><w:szCs w:val="28"/></w:rPr><w:t>Два</w:t></w:r><w:r><w:rPr><w:rStyle w:val="Strong"/><w:rFonts w:cs="Times New Roman"/><w:b w:val="false"/><w:bCs w:val="false"/><w:sz w:val="28"/><w:szCs w:val="28"/><w:lang w:val="en-US"/></w:rPr><w:t xml:space="preserve"> </w:t></w:r><w:r><w:rPr><w:rStyle w:val="Strong"/><w:rFonts w:cs="Times New Roman"/><w:b w:val="false"/><w:bCs w:val="false"/><w:sz w:val="28"/><w:szCs w:val="28"/></w:rPr><w:t>сапога</w:t></w:r><w:r><w:rPr><w:rStyle w:val="Strong"/><w:rFonts w:cs="Times New Roman"/><w:b w:val="false"/><w:bCs w:val="false"/><w:sz w:val="28"/><w:szCs w:val="28"/><w:lang w:val="en-US"/></w:rPr><w:t xml:space="preserve"> </w:t></w:r><w:r><w:rPr><w:rStyle w:val="Strong"/><w:rFonts w:cs="Times New Roman"/><w:b w:val="false"/><w:bCs w:val="false"/><w:sz w:val="28"/><w:szCs w:val="28"/></w:rPr><w:t>пара</w:t></w:r><w:r><w:rPr><w:rStyle w:val="Strong"/><w:rFonts w:cs="Times New Roman"/><w:b w:val="false"/><w:bCs w:val="false"/><w:sz w:val="28"/><w:szCs w:val="28"/><w:lang w:val="en-US"/></w:rPr><w:t>.</w:t></w:r></w:p><w:p><w:pPr><w:pStyle w:val="ListParagraph"/><w:numPr><w:ilvl w:val="0"/><w:numId w:val="1"/></w:numPr><w:shd w:val="clear" w:color="auto" w:fill="FFFFFF" w:themeFill="background1"/><w:spacing w:lineRule="auto" w:line="360"/><w:rPr></w:rPr></w:pPr><w:r><w:rPr><w:rStyle w:val="Strong"/><w:rFonts w:cs="Times New Roman"/><w:b/><w:bCs/><w:sz w:val="28"/><w:szCs w:val="28"/><w:shd w:fill="FFFFFF" w:val="clear"/><w:lang w:val="en-US"/></w:rPr><w:t>The grass is always greener on the other side of the fence.</w:t></w:r><w:r><w:rPr><w:rStyle w:val="Strong"/><w:rFonts w:cs="Times New Roman"/><w:b w:val="false"/><w:bCs w:val="false"/><w:sz w:val="28"/><w:szCs w:val="28"/><w:shd w:fill="FFFFFF" w:val="clear"/><w:lang w:val="en-US"/></w:rPr><w:t xml:space="preserve"> - </w:t></w:r><w:r><w:rPr><w:rFonts w:cs="Times New Roman"/><w:b w:val="false"/><w:bCs w:val="false"/><w:sz w:val="28"/><w:szCs w:val="28"/><w:shd w:fill="FFFFFF" w:val="clear"/></w:rPr><w:t>Хорошо</w:t></w:r><w:r><w:rPr><w:rFonts w:cs="Times New Roman"/><w:b w:val="false"/><w:bCs w:val="false"/><w:sz w:val="28"/><w:szCs w:val="28"/><w:shd w:fill="FFFFFF" w:val="clear"/><w:lang w:val="en-US"/></w:rPr><w:t xml:space="preserve"> </w:t></w:r><w:r><w:rPr><w:rFonts w:cs="Times New Roman"/><w:b w:val="false"/><w:bCs w:val="false"/><w:sz w:val="28"/><w:szCs w:val="28"/><w:shd w:fill="FFFFFF" w:val="clear"/></w:rPr><w:t>там</w:t></w:r><w:r><w:rPr><w:rFonts w:cs="Times New Roman"/><w:b w:val="false"/><w:bCs w:val="false"/><w:sz w:val="28"/><w:szCs w:val="28"/><w:shd w:fill="FFFFFF" w:val="clear"/><w:lang w:val="en-US"/></w:rPr><w:t xml:space="preserve">, </w:t></w:r><w:r><w:rPr><w:rFonts w:cs="Times New Roman"/><w:b w:val="false"/><w:bCs w:val="false"/><w:sz w:val="28"/><w:szCs w:val="28"/><w:shd w:fill="FFFFFF" w:val="clear"/></w:rPr><w:t>где</w:t></w:r><w:r><w:rPr><w:rFonts w:cs="Times New Roman"/><w:b w:val="false"/><w:bCs w:val="false"/><w:sz w:val="28"/><w:szCs w:val="28"/><w:shd w:fill="FFFFFF" w:val="clear"/><w:lang w:val="en-US"/></w:rPr><w:t xml:space="preserve"> </w:t></w:r><w:r><w:rPr><w:rFonts w:cs="Times New Roman"/><w:b w:val="false"/><w:bCs w:val="false"/><w:sz w:val="28"/><w:szCs w:val="28"/><w:shd w:fill="FFFFFF" w:val="clear"/></w:rPr><w:t>нас</w:t></w:r><w:r><w:rPr><w:rFonts w:cs="Times New Roman"/><w:b w:val="false"/><w:bCs w:val="false"/><w:sz w:val="28"/><w:szCs w:val="28"/><w:shd w:fill="FFFFFF" w:val="clear"/><w:lang w:val="en-US"/></w:rPr><w:t xml:space="preserve"> </w:t></w:r><w:r><w:rPr><w:rFonts w:cs="Times New Roman"/><w:b w:val="false"/><w:bCs w:val="false"/><w:sz w:val="28"/><w:szCs w:val="28"/><w:shd w:fill="FFFFFF" w:val="clear"/></w:rPr><w:t>нет</w:t></w:r><w:r><w:rPr><w:rFonts w:cs="Times New Roman"/><w:b w:val="false"/><w:bCs w:val="false"/><w:sz w:val="28"/><w:szCs w:val="28"/><w:shd w:fill="FFFFFF" w:val="clear"/><w:lang w:val="en-US"/></w:rPr><w:t>.</w:t></w:r></w:p><w:p><w:pPr><w:pStyle w:val="ListParagraph"/><w:numPr><w:ilvl w:val="0"/><w:numId w:val="1"/></w:numPr><w:shd w:val="clear" w:color="auto" w:fill="FFFFFF" w:themeFill="background1"/><w:spacing w:lineRule="auto" w:line="360"/><w:rPr></w:rPr></w:pPr><w:r><w:rPr><w:rStyle w:val="Strong"/><w:rFonts w:cs="Times New Roman"/><w:b/><w:bCs/><w:sz w:val="28"/><w:szCs w:val="28"/><w:shd w:fill="FFFFFF" w:val="clear"/></w:rPr><w:t>Practice</w:t></w:r><w:r><w:rPr><w:rFonts w:cs="Times New Roman"/><w:b/><w:bCs/><w:sz w:val="28"/><w:szCs w:val="28"/><w:shd w:fill="FFFFFF" w:val="clear"/></w:rPr><w:t> </w:t></w:r><w:r><w:rPr><w:rStyle w:val="Strong"/><w:rFonts w:cs="Times New Roman"/><w:b/><w:bCs/><w:sz w:val="28"/><w:szCs w:val="28"/><w:shd w:fill="FFFFFF" w:val="clear"/></w:rPr><w:t>makes</w:t></w:r><w:r><w:rPr><w:rFonts w:cs="Times New Roman"/><w:b/><w:bCs/><w:sz w:val="28"/><w:szCs w:val="28"/><w:shd w:fill="FFFFFF" w:val="clear"/></w:rPr><w:t> </w:t></w:r><w:r><w:rPr><w:rStyle w:val="Strong"/><w:rFonts w:cs="Times New Roman"/><w:b/><w:bCs/><w:sz w:val="28"/><w:szCs w:val="28"/><w:shd w:fill="FFFFFF" w:val="clear"/></w:rPr><w:t xml:space="preserve">perfect. </w:t></w:r><w:r><w:rPr><w:rStyle w:val="Strong"/><w:rFonts w:cs="Times New Roman"/><w:b w:val="false"/><w:bCs w:val="false"/><w:sz w:val="28"/><w:szCs w:val="28"/><w:shd w:fill="FFFFFF" w:val="clear"/></w:rPr><w:t xml:space="preserve">- </w:t></w:r><w:r><w:rPr><w:rFonts w:cs="Times New Roman"/><w:b w:val="false"/><w:bCs w:val="false"/><w:sz w:val="28"/><w:szCs w:val="28"/><w:shd w:fill="FFFFFF" w:val="clear"/></w:rPr><w:t>Повторение — мать учения.</w:t></w:r></w:p><w:p><w:pPr><w:pStyle w:val="ListParagraph"/><w:numPr><w:ilvl w:val="0"/><w:numId w:val="1"/></w:numPr><w:shd w:val="clear" w:color="auto" w:fill="FFFFFF" w:themeFill="background1"/><w:spacing w:lineRule="auto" w:line="360" w:before="0" w:after="120"/><w:contextualSpacing/><w:rPr></w:rPr></w:pPr><w:r><w:rPr><w:rStyle w:val="Strong"/><w:b/><w:bCs/><w:sz w:val="28"/><w:szCs w:val="28"/></w:rPr><w:t xml:space="preserve">He who laughs last, laughs longest. </w:t></w:r><w:r><w:rPr><w:rStyle w:val="Strong"/><w:b w:val="false"/><w:bCs w:val="false"/><w:sz w:val="28"/><w:szCs w:val="28"/></w:rPr><w:t xml:space="preserve">- </w:t></w:r><w:r><w:rPr><w:b w:val="false"/><w:bCs w:val="false"/><w:sz w:val="28"/><w:szCs w:val="28"/></w:rPr><w:t>Хорошо смеется тот, кто смеется последним.</w:t></w:r></w:p><w:sectPr><w:type w:val="nextPage"/><w:pgSz w:w="15840" w:h="24480"/><w:pgMar w:left="1440" w:right="1440" w:gutter="0" w:header="0" w:top="1440" w:footer="0" w:bottom="0"/><w:pgNumType w:fmt="decimal"/><w:formProt w:val="false"/><w:titlePg/><w:textDirection w:val="lrTb"/><w:docGrid w:type="default" w:linePitch="360" w:charSpace="4096"/></w:sectPr></w:body>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Baskerville Old Face">
    <w:charset w:val="cc"/>
    <w:family w:val="roman"/>
    <w:pitch w:val="variable"/>
  </w:font>
  <w:font w:name="Times New Roman">
    <w:charset w:val="cc"/>
    <w:family w:val="roman"/>
    <w:pitch w:val="variable"/>
  </w:font>
  <w:font w:name="Georgia Pro Black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w="http://schemas.openxmlformats.org/wordprocessingml/2006/main">
  <w:zoom w:percent="100"/>
  <w:defaultTabStop w:val="720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en-US" w:eastAsia="zh-CN" w:bidi="ar-SA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Baskerville Old Face" w:hAnsi="Baskerville Old Face" w:eastAsia="Baskerville Old Face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semiHidden="1" w:qFormat="1"/>
    <w:lsdException w:name="heading 2" w:uiPriority="9" w:semiHidden="1" w:qFormat="1"/>
    <w:lsdException w:name="heading 3" w:uiPriority="9" w:semiHidden="1" w:qFormat="1"/>
    <w:lsdException w:name="heading 4" w:uiPriority="9" w:semiHidden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/>
    <w:lsdException w:name="toc 2" w:uiPriority="39"/>
    <w:lsdException w:name="toc 3" w:uiPriority="39" w:semiHidden="1"/>
    <w:lsdException w:name="toc 4" w:uiPriority="39" w:semiHidden="1"/>
    <w:lsdException w:name="toc 5" w:uiPriority="39" w:semiHidden="1"/>
    <w:lsdException w:name="toc 6" w:uiPriority="39" w:semiHidden="1"/>
    <w:lsdException w:name="toc 7" w:uiPriority="39" w:semiHidden="1"/>
    <w:lsdException w:name="toc 8" w:uiPriority="39" w:semiHidden="1"/>
    <w:lsdException w:name="toc 9" w:uiPriority="39" w:semiHidden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semiHidden="1" w:qFormat="1"/>
    <w:lsdException w:name="Emphasis" w:uiPriority="20" w:semiHidden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semiHidden="1" w:qFormat="1"/>
    <w:lsdException w:name="Quote" w:uiPriority="29" w:semiHidden="1" w:qFormat="1"/>
    <w:lsdException w:name="Intense Quote" w:uiPriority="30" w:semiHidden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semiHidden="1"/>
    <w:lsdException w:name="Intense Emphasis" w:uiPriority="21" w:semiHidden="1"/>
    <w:lsdException w:name="Subtle Reference" w:uiPriority="31" w:semiHidden="1" w:qFormat="1"/>
    <w:lsdException w:name="Intense Reference" w:uiPriority="32" w:semiHidden="1" w:qFormat="1"/>
    <w:lsdException w:name="Book Title" w:uiPriority="33" w:semiHidden="1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7b5a97"/>
    <w:pPr>
      <w:widowControl/>
      <w:suppressAutoHyphens w:val="true"/>
      <w:bidi w:val="0"/>
      <w:spacing w:lineRule="auto" w:line="216" w:before="0" w:after="120"/>
      <w:jc w:val="left"/>
    </w:pPr>
    <w:rPr>
      <w:rFonts w:ascii="Times New Roman" w:hAnsi="Times New Roman" w:eastAsia="Baskerville Old Face" w:cs="" w:cstheme="minorBidi" w:eastAsiaTheme="minorHAnsi"/>
      <w:color w:val="auto"/>
      <w:spacing w:val="-6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Верхний колонтитул Знак"/>
    <w:basedOn w:val="DefaultParagraphFont"/>
    <w:uiPriority w:val="99"/>
    <w:qFormat/>
    <w:rsid w:val="007b5a97"/>
    <w:rPr>
      <w:rFonts w:ascii="Georgia Pro Black" w:hAnsi="Georgia Pro Black" w:asciiTheme="majorHAnsi" w:hAnsiTheme="majorHAnsi"/>
      <w:color w:val="000000" w:themeColor="text1"/>
      <w:sz w:val="48"/>
    </w:rPr>
  </w:style>
  <w:style w:type="character" w:styleId="Style15" w:customStyle="1">
    <w:name w:val="Нижний колонтитул Знак"/>
    <w:basedOn w:val="DefaultParagraphFont"/>
    <w:uiPriority w:val="99"/>
    <w:qFormat/>
    <w:rsid w:val="00c42ef9"/>
    <w:rPr>
      <w:rFonts w:ascii="Times New Roman" w:hAnsi="Times New Roman"/>
    </w:rPr>
  </w:style>
  <w:style w:type="character" w:styleId="Annotationreference">
    <w:name w:val="annotation reference"/>
    <w:basedOn w:val="DefaultParagraphFont"/>
    <w:uiPriority w:val="99"/>
    <w:semiHidden/>
    <w:unhideWhenUsed/>
    <w:qFormat/>
    <w:rsid w:val="00f31919"/>
    <w:rPr>
      <w:sz w:val="16"/>
      <w:szCs w:val="16"/>
    </w:rPr>
  </w:style>
  <w:style w:type="character" w:styleId="Style16" w:customStyle="1">
    <w:name w:val="Текст примечания Знак"/>
    <w:basedOn w:val="DefaultParagraphFont"/>
    <w:link w:val="Annotationtext"/>
    <w:uiPriority w:val="99"/>
    <w:semiHidden/>
    <w:qFormat/>
    <w:rsid w:val="00b523ea"/>
    <w:rPr>
      <w:sz w:val="20"/>
      <w:szCs w:val="20"/>
    </w:rPr>
  </w:style>
  <w:style w:type="character" w:styleId="Style17" w:customStyle="1">
    <w:name w:val="Тема примечания Знак"/>
    <w:basedOn w:val="Style16"/>
    <w:link w:val="Annotationsubject"/>
    <w:uiPriority w:val="99"/>
    <w:semiHidden/>
    <w:qFormat/>
    <w:rsid w:val="00f31919"/>
    <w:rPr>
      <w:b/>
      <w:bCs/>
      <w:sz w:val="20"/>
      <w:szCs w:val="20"/>
    </w:rPr>
  </w:style>
  <w:style w:type="character" w:styleId="Style18" w:customStyle="1">
    <w:name w:val="Текст выноски Знак"/>
    <w:basedOn w:val="DefaultParagraphFont"/>
    <w:link w:val="BalloonText"/>
    <w:uiPriority w:val="99"/>
    <w:semiHidden/>
    <w:qFormat/>
    <w:rsid w:val="000064bf"/>
    <w:rPr>
      <w:rFonts w:ascii="Segoe UI" w:hAnsi="Segoe UI" w:cs="Segoe UI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qFormat/>
    <w:rsid w:val="00f7629d"/>
    <w:rPr>
      <w:color w:val="808080"/>
    </w:rPr>
  </w:style>
  <w:style w:type="character" w:styleId="Strong">
    <w:name w:val="Strong"/>
    <w:basedOn w:val="DefaultParagraphFont"/>
    <w:qFormat/>
    <w:rPr>
      <w:b/>
      <w:bCs/>
    </w:rPr>
  </w:style>
  <w:style w:type="character" w:styleId="Wordwrapper">
    <w:name w:val="word-wrapper"/>
    <w:basedOn w:val="DefaultParagraphFont"/>
    <w:qFormat/>
    <w:rPr/>
  </w:style>
  <w:style w:type="paragraph" w:styleId="Style19">
    <w:name w:val="Заголовок"/>
    <w:basedOn w:val="Normal"/>
    <w:next w:val="Style20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20">
    <w:name w:val="Body Text"/>
    <w:basedOn w:val="Normal"/>
    <w:pPr>
      <w:spacing w:lineRule="auto" w:line="276" w:before="0" w:after="140"/>
    </w:pPr>
    <w:rPr/>
  </w:style>
  <w:style w:type="paragraph" w:styleId="Style21">
    <w:name w:val="List"/>
    <w:basedOn w:val="Style20"/>
    <w:pPr/>
    <w:rPr>
      <w:rFonts w:cs="Arial"/>
    </w:rPr>
  </w:style>
  <w:style w:type="paragraph" w:styleId="Style22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3">
    <w:name w:val="Указатель"/>
    <w:basedOn w:val="Normal"/>
    <w:qFormat/>
    <w:pPr>
      <w:suppressLineNumbers/>
    </w:pPr>
    <w:rPr>
      <w:rFonts w:cs="Arial"/>
      <w:lang w:val="zxx" w:eastAsia="zxx" w:bidi="zxx"/>
    </w:rPr>
  </w:style>
  <w:style w:type="paragraph" w:styleId="Style24" w:customStyle="1">
    <w:name w:val="Имя автора"/>
    <w:basedOn w:val="Normal"/>
    <w:next w:val="Normal"/>
    <w:uiPriority w:val="12"/>
    <w:qFormat/>
    <w:rsid w:val="009a2876"/>
    <w:pPr>
      <w:widowControl w:val="false"/>
      <w:pBdr>
        <w:bottom w:val="single" w:sz="8" w:space="6" w:color="808080"/>
      </w:pBdr>
    </w:pPr>
    <w:rPr>
      <w:b/>
      <w:caps/>
      <w:szCs w:val="24"/>
    </w:rPr>
  </w:style>
  <w:style w:type="paragraph" w:styleId="Style25">
    <w:name w:val="Колонтитул"/>
    <w:basedOn w:val="Normal"/>
    <w:qFormat/>
    <w:pPr/>
    <w:rPr/>
  </w:style>
  <w:style w:type="paragraph" w:styleId="Style26">
    <w:name w:val="Header"/>
    <w:basedOn w:val="Style27"/>
    <w:link w:val="Style14"/>
    <w:uiPriority w:val="99"/>
    <w:rsid w:val="007b5a97"/>
    <w:pPr/>
    <w:rPr>
      <w:rFonts w:ascii="Georgia Pro Black" w:hAnsi="Georgia Pro Black" w:asciiTheme="majorHAnsi" w:hAnsiTheme="majorHAnsi"/>
      <w:color w:val="000000" w:themeColor="text1"/>
      <w:sz w:val="48"/>
    </w:rPr>
  </w:style>
  <w:style w:type="paragraph" w:styleId="Style27">
    <w:name w:val="Footer"/>
    <w:basedOn w:val="NoSpacing"/>
    <w:link w:val="Style15"/>
    <w:uiPriority w:val="99"/>
    <w:rsid w:val="00c42ef9"/>
    <w:pPr>
      <w:jc w:val="center"/>
    </w:pPr>
    <w:rPr>
      <w:rFonts w:ascii="Times New Roman" w:hAnsi="Times New Roman"/>
    </w:rPr>
  </w:style>
  <w:style w:type="paragraph" w:styleId="NormalWeb">
    <w:name w:val="Normal (Web)"/>
    <w:basedOn w:val="Normal"/>
    <w:uiPriority w:val="99"/>
    <w:semiHidden/>
    <w:qFormat/>
    <w:rsid w:val="00c11f17"/>
    <w:pPr>
      <w:spacing w:beforeAutospacing="1" w:afterAutospacing="1"/>
    </w:pPr>
    <w:rPr>
      <w:rFonts w:eastAsia="Times New Roman" w:cs="Times New Roman"/>
      <w:szCs w:val="24"/>
    </w:rPr>
  </w:style>
  <w:style w:type="paragraph" w:styleId="Style28" w:customStyle="1">
    <w:name w:val="Имя автора (мелкий текст)"/>
    <w:basedOn w:val="Normal"/>
    <w:qFormat/>
    <w:rsid w:val="004831ad"/>
    <w:pPr>
      <w:spacing w:before="0" w:after="0"/>
    </w:pPr>
    <w:rPr>
      <w:bCs/>
    </w:rPr>
  </w:style>
  <w:style w:type="paragraph" w:styleId="Style29" w:customStyle="1">
    <w:name w:val="Заголовок статьи (мелкий текст)"/>
    <w:basedOn w:val="Normal"/>
    <w:qFormat/>
    <w:rsid w:val="00f66772"/>
    <w:pPr>
      <w:spacing w:lineRule="auto" w:line="276" w:before="0" w:after="0"/>
    </w:pPr>
    <w:rPr>
      <w:rFonts w:ascii="Georgia Pro Black" w:hAnsi="Georgia Pro Black" w:asciiTheme="majorHAnsi" w:hAnsiTheme="majorHAnsi"/>
      <w:sz w:val="32"/>
    </w:rPr>
  </w:style>
  <w:style w:type="paragraph" w:styleId="Style30" w:customStyle="1">
    <w:name w:val="Подзаголовок статьи (мелкий текст)"/>
    <w:basedOn w:val="Normal"/>
    <w:qFormat/>
    <w:rsid w:val="00f66772"/>
    <w:pPr>
      <w:spacing w:lineRule="auto" w:line="276" w:before="0" w:after="0"/>
    </w:pPr>
    <w:rPr>
      <w:sz w:val="32"/>
    </w:rPr>
  </w:style>
  <w:style w:type="paragraph" w:styleId="Style31" w:customStyle="1">
    <w:name w:val="Копия основного текста"/>
    <w:basedOn w:val="NormalWeb"/>
    <w:qFormat/>
    <w:rsid w:val="00a01730"/>
    <w:pPr/>
    <w:rPr>
      <w:color w:val="000000"/>
    </w:rPr>
  </w:style>
  <w:style w:type="paragraph" w:styleId="Style32" w:customStyle="1">
    <w:name w:val="Имя автора (крупный текст)"/>
    <w:basedOn w:val="Normal"/>
    <w:next w:val="NoSpacing"/>
    <w:qFormat/>
    <w:rsid w:val="00727546"/>
    <w:pPr>
      <w:spacing w:lineRule="auto" w:line="276" w:before="0" w:after="0"/>
    </w:pPr>
    <w:rPr>
      <w:sz w:val="32"/>
    </w:rPr>
  </w:style>
  <w:style w:type="paragraph" w:styleId="Style33" w:customStyle="1">
    <w:name w:val="Заголовок статьи (крупный текст)"/>
    <w:basedOn w:val="Normal"/>
    <w:next w:val="Normal"/>
    <w:qFormat/>
    <w:rsid w:val="00727546"/>
    <w:pPr>
      <w:spacing w:lineRule="auto" w:line="276" w:before="0" w:after="0"/>
    </w:pPr>
    <w:rPr>
      <w:rFonts w:ascii="Georgia Pro Black" w:hAnsi="Georgia Pro Black" w:asciiTheme="majorHAnsi" w:hAnsiTheme="majorHAnsi"/>
      <w:sz w:val="52"/>
    </w:rPr>
  </w:style>
  <w:style w:type="paragraph" w:styleId="Style34" w:customStyle="1">
    <w:name w:val="Подзаголовок статьи (крупный текст)"/>
    <w:basedOn w:val="Normal"/>
    <w:next w:val="Normal"/>
    <w:qFormat/>
    <w:rsid w:val="00727546"/>
    <w:pPr>
      <w:spacing w:lineRule="auto" w:line="276" w:before="0" w:after="0"/>
    </w:pPr>
    <w:rPr>
      <w:sz w:val="40"/>
    </w:rPr>
  </w:style>
  <w:style w:type="paragraph" w:styleId="1" w:customStyle="1">
    <w:name w:val="Заголовок1"/>
    <w:basedOn w:val="Normal"/>
    <w:qFormat/>
    <w:rsid w:val="00e172f9"/>
    <w:pPr>
      <w:spacing w:before="0" w:after="0"/>
      <w:jc w:val="center"/>
    </w:pPr>
    <w:rPr>
      <w:rFonts w:ascii="Georgia Pro Black" w:hAnsi="Georgia Pro Black" w:asciiTheme="majorHAnsi" w:hAnsiTheme="majorHAnsi"/>
      <w:color w:val="000000" w:themeColor="text1"/>
      <w:sz w:val="80"/>
    </w:rPr>
  </w:style>
  <w:style w:type="paragraph" w:styleId="11" w:customStyle="1">
    <w:name w:val="Подзаголовок1"/>
    <w:basedOn w:val="Normal"/>
    <w:qFormat/>
    <w:rsid w:val="00c42ef9"/>
    <w:pPr>
      <w:spacing w:before="0" w:after="0"/>
      <w:jc w:val="center"/>
    </w:pPr>
    <w:rPr>
      <w:iCs/>
      <w:sz w:val="40"/>
      <w:szCs w:val="40"/>
    </w:rPr>
  </w:style>
  <w:style w:type="paragraph" w:styleId="Style35" w:customStyle="1">
    <w:name w:val="Броская цитата"/>
    <w:basedOn w:val="Normal"/>
    <w:qFormat/>
    <w:rsid w:val="00362f69"/>
    <w:pPr>
      <w:spacing w:before="0" w:after="0"/>
      <w:ind w:left="288" w:hanging="288"/>
    </w:pPr>
    <w:rPr>
      <w:sz w:val="56"/>
      <w:szCs w:val="56"/>
    </w:rPr>
  </w:style>
  <w:style w:type="paragraph" w:styleId="Style36" w:customStyle="1">
    <w:name w:val="Атрибут броской цитаты"/>
    <w:basedOn w:val="Normal"/>
    <w:qFormat/>
    <w:rsid w:val="00a01730"/>
    <w:pPr>
      <w:spacing w:before="0" w:after="0"/>
      <w:ind w:left="288" w:hanging="288"/>
      <w:jc w:val="right"/>
    </w:pPr>
    <w:rPr>
      <w:sz w:val="32"/>
      <w:szCs w:val="32"/>
    </w:rPr>
  </w:style>
  <w:style w:type="paragraph" w:styleId="Style37" w:customStyle="1">
    <w:name w:val="Подпись фотографии"/>
    <w:basedOn w:val="Normal"/>
    <w:qFormat/>
    <w:rsid w:val="00ae4980"/>
    <w:pPr>
      <w:spacing w:before="0" w:after="0"/>
    </w:pPr>
    <w:rPr>
      <w:sz w:val="18"/>
    </w:rPr>
  </w:style>
  <w:style w:type="paragraph" w:styleId="Style38" w:customStyle="1">
    <w:name w:val="Заголовок (копия)"/>
    <w:basedOn w:val="Normal"/>
    <w:qFormat/>
    <w:rsid w:val="00a01730"/>
    <w:pPr>
      <w:spacing w:before="0" w:after="0"/>
      <w:jc w:val="center"/>
    </w:pPr>
    <w:rPr>
      <w:iCs/>
    </w:rPr>
  </w:style>
  <w:style w:type="paragraph" w:styleId="Annotationtext">
    <w:name w:val="annotation text"/>
    <w:basedOn w:val="Normal"/>
    <w:link w:val="Style16"/>
    <w:uiPriority w:val="99"/>
    <w:semiHidden/>
    <w:qFormat/>
    <w:rsid w:val="00f31919"/>
    <w:pPr/>
    <w:rPr>
      <w:sz w:val="20"/>
      <w:szCs w:val="20"/>
    </w:rPr>
  </w:style>
  <w:style w:type="paragraph" w:styleId="Annotationsubject">
    <w:name w:val="annotation subject"/>
    <w:basedOn w:val="Annotationtext"/>
    <w:next w:val="Annotationtext"/>
    <w:link w:val="Style17"/>
    <w:uiPriority w:val="99"/>
    <w:semiHidden/>
    <w:unhideWhenUsed/>
    <w:qFormat/>
    <w:rsid w:val="00f31919"/>
    <w:pPr/>
    <w:rPr>
      <w:b/>
      <w:bCs/>
    </w:rPr>
  </w:style>
  <w:style w:type="paragraph" w:styleId="BalloonText">
    <w:name w:val="Balloon Text"/>
    <w:basedOn w:val="Normal"/>
    <w:link w:val="Style18"/>
    <w:uiPriority w:val="99"/>
    <w:semiHidden/>
    <w:unhideWhenUsed/>
    <w:qFormat/>
    <w:rsid w:val="000064bf"/>
    <w:pPr>
      <w:spacing w:before="0" w:after="0"/>
    </w:pPr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f66772"/>
    <w:pPr>
      <w:widowControl/>
      <w:suppressAutoHyphens w:val="true"/>
      <w:bidi w:val="0"/>
      <w:spacing w:lineRule="auto" w:line="240" w:before="0" w:after="0"/>
      <w:jc w:val="left"/>
    </w:pPr>
    <w:rPr>
      <w:rFonts w:ascii="Baskerville Old Face" w:hAnsi="Baskerville Old Face" w:eastAsia="Baskerville Old Face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12">
    <w:name w:val="TOC 1"/>
    <w:basedOn w:val="Style31"/>
    <w:next w:val="Normal"/>
    <w:uiPriority w:val="39"/>
    <w:rsid w:val="005e1b08"/>
    <w:pPr>
      <w:spacing w:beforeAutospacing="0" w:before="0" w:afterAutospacing="0" w:after="0"/>
    </w:pPr>
    <w:rPr>
      <w:color w:val="000000" w:themeColor="text1"/>
    </w:rPr>
  </w:style>
  <w:style w:type="paragraph" w:styleId="2">
    <w:name w:val="TOC 2"/>
    <w:basedOn w:val="Normal"/>
    <w:next w:val="Normal"/>
    <w:uiPriority w:val="39"/>
    <w:rsid w:val="000c492c"/>
    <w:pPr>
      <w:spacing w:before="0" w:after="0"/>
    </w:pPr>
    <w:rPr>
      <w:b/>
    </w:rPr>
  </w:style>
  <w:style w:type="paragraph" w:styleId="Style39">
    <w:name w:val="Содержимое таблицы"/>
    <w:basedOn w:val="Normal"/>
    <w:qFormat/>
    <w:pPr>
      <w:widowControl w:val="false"/>
      <w:suppressLineNumbers/>
    </w:pPr>
    <w:rPr/>
  </w:style>
  <w:style w:type="paragraph" w:styleId="Style40">
    <w:name w:val="Заголовок таблицы"/>
    <w:basedOn w:val="Style39"/>
    <w:qFormat/>
    <w:pPr>
      <w:suppressLineNumbers/>
      <w:jc w:val="center"/>
    </w:pPr>
    <w:rPr>
      <w:b/>
      <w:bCs/>
    </w:rPr>
  </w:style>
  <w:style w:type="paragraph" w:styleId="ListParagraph">
    <w:name w:val="List Paragraph"/>
    <w:basedOn w:val="Normal"/>
    <w:qFormat/>
    <w:pPr>
      <w:spacing w:before="0" w:after="120"/>
      <w:ind w:left="720" w:hanging="0"/>
      <w:contextualSpacing/>
    </w:pPr>
    <w:rPr/>
  </w:style>
  <w:style w:type="paragraph" w:styleId="Style41">
    <w:name w:val="Содержимое врезки"/>
    <w:basedOn w:val="Normal"/>
    <w:qFormat/>
    <w:pPr/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32737d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3.png"/><Relationship Id="rId6" Type="http://schemas.openxmlformats.org/officeDocument/2006/relationships/image" Target="media/image4.wmf"/><Relationship Id="rId7" Type="http://schemas.openxmlformats.org/officeDocument/2006/relationships/image" Target="media/image4.wmf"/><Relationship Id="rId8" Type="http://schemas.openxmlformats.org/officeDocument/2006/relationships/image" Target="media/image5.wmf"/><Relationship Id="rId9" Type="http://schemas.openxmlformats.org/officeDocument/2006/relationships/image" Target="media/image5.wmf"/><Relationship Id="rId10" Type="http://schemas.openxmlformats.org/officeDocument/2006/relationships/numbering" Target="numbering.xml"/><Relationship Id="rId11" Type="http://schemas.openxmlformats.org/officeDocument/2006/relationships/fontTable" Target="fontTable.xml"/><Relationship Id="rId12" Type="http://schemas.openxmlformats.org/officeDocument/2006/relationships/settings" Target="settings.xml"/><Relationship Id="rId13" Type="http://schemas.openxmlformats.org/officeDocument/2006/relationships/theme" Target="theme/theme1.xml"/><Relationship Id="rId14" Type="http://schemas.openxmlformats.org/officeDocument/2006/relationships/glossaryDocument" Target="glossary/document.xml"/><Relationship Id="rId15" Type="http://schemas.openxmlformats.org/officeDocument/2006/relationships/customXml" Target="../customXml/item1.xml"/><Relationship Id="rId16" Type="http://schemas.openxmlformats.org/officeDocument/2006/relationships/customXml" Target="../customXml/item2.xml"/><Relationship Id="rId17" Type="http://schemas.openxmlformats.org/officeDocument/2006/relationships/customXml" Target="../customXml/item3.xml"/><Relationship Id="rId18" Type="http://schemas.openxmlformats.org/officeDocument/2006/relationships/customXml" Target="../customXml/item4.xml"/>
</Relationships>
</file>

<file path=word/glossary/_rels/document.xml.rels><?xml version="1.0" encoding="UTF-8"?>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
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5F7D45CF8AE84806A9BD6FEB18C74EB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BEEEE41-D21C-417A-A5C4-2F8A2A6E2D49}"/>
      </w:docPartPr>
      <w:docPartBody>
        <w:p w:rsidR="00000000" w:rsidRDefault="003355A0">
          <w:pPr>
            <w:pStyle w:val="5F7D45CF8AE84806A9BD6FEB18C74EBA"/>
          </w:pPr>
          <w:r w:rsidRPr="009D5E5F">
            <w:rPr>
              <w:lang w:bidi="ru-RU"/>
            </w:rPr>
            <w:t>Сенсация дня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 Pro Black">
    <w:charset w:val="00"/>
    <w:family w:val="roman"/>
    <w:pitch w:val="variable"/>
    <w:sig w:usb0="800002AF" w:usb1="00000003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55A0"/>
    <w:rsid w:val="003355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6EF2BC4F3E1E407BA43F7685F5CDAA8B">
    <w:name w:val="6EF2BC4F3E1E407BA43F7685F5CDAA8B"/>
  </w:style>
  <w:style w:type="paragraph" w:customStyle="1" w:styleId="ED54074A4C2E4AA3834A41230CD0C59C">
    <w:name w:val="ED54074A4C2E4AA3834A41230CD0C59C"/>
  </w:style>
  <w:style w:type="paragraph" w:customStyle="1" w:styleId="E4048BEE641F43E6A092F1CBD7A3D2FE">
    <w:name w:val="E4048BEE641F43E6A092F1CBD7A3D2FE"/>
  </w:style>
  <w:style w:type="paragraph" w:customStyle="1" w:styleId="A7F646087F7242DB924207949D5A9C22">
    <w:name w:val="A7F646087F7242DB924207949D5A9C22"/>
  </w:style>
  <w:style w:type="paragraph" w:customStyle="1" w:styleId="26750BBC5F5848B393459BC2B5B0CDC9">
    <w:name w:val="26750BBC5F5848B393459BC2B5B0CDC9"/>
  </w:style>
  <w:style w:type="paragraph" w:customStyle="1" w:styleId="96DBF034E131400B90CAB115586C3429">
    <w:name w:val="96DBF034E131400B90CAB115586C3429"/>
  </w:style>
  <w:style w:type="paragraph" w:customStyle="1" w:styleId="FEA4B0371FD5434C88DFEF0FCAC4282D">
    <w:name w:val="FEA4B0371FD5434C88DFEF0FCAC4282D"/>
  </w:style>
  <w:style w:type="paragraph" w:customStyle="1" w:styleId="774D8D709ED64DD3B9D706F4AE662E61">
    <w:name w:val="774D8D709ED64DD3B9D706F4AE662E61"/>
  </w:style>
  <w:style w:type="paragraph" w:customStyle="1" w:styleId="8462F99635B24C4F92DF24DF8131F238">
    <w:name w:val="8462F99635B24C4F92DF24DF8131F238"/>
  </w:style>
  <w:style w:type="paragraph" w:customStyle="1" w:styleId="08B2A64467744F35B41E4D84F077106D">
    <w:name w:val="08B2A64467744F35B41E4D84F077106D"/>
  </w:style>
  <w:style w:type="paragraph" w:customStyle="1" w:styleId="5F7D45CF8AE84806A9BD6FEB18C74EBA">
    <w:name w:val="5F7D45CF8AE84806A9BD6FEB18C74EBA"/>
  </w:style>
  <w:style w:type="paragraph" w:customStyle="1" w:styleId="20D9C87AA60F49A1BAE6915E882046D5">
    <w:name w:val="20D9C87AA60F49A1BAE6915E882046D5"/>
  </w:style>
  <w:style w:type="paragraph" w:customStyle="1" w:styleId="B180F8989DA34AE5B463DFD7AA490F5C">
    <w:name w:val="B180F8989DA34AE5B463DFD7AA490F5C"/>
  </w:style>
  <w:style w:type="paragraph" w:customStyle="1" w:styleId="74DC3C33603644499FBB1A1F54BFBACA">
    <w:name w:val="74DC3C33603644499FBB1A1F54BFBACA"/>
  </w:style>
  <w:style w:type="paragraph" w:customStyle="1" w:styleId="82FE6CEB41DE4EFEB7B637F7D83EEA0F">
    <w:name w:val="82FE6CEB41DE4EFEB7B637F7D83EEA0F"/>
  </w:style>
  <w:style w:type="character" w:styleId="a3">
    <w:name w:val="Placeholder Text"/>
    <w:basedOn w:val="a0"/>
    <w:uiPriority w:val="99"/>
    <w:semiHidden/>
    <w:rPr>
      <w:color w:val="808080"/>
    </w:rPr>
  </w:style>
  <w:style w:type="paragraph" w:customStyle="1" w:styleId="AADA34456ED8445DB218C1C39781942E">
    <w:name w:val="AADA34456ED8445DB218C1C39781942E"/>
  </w:style>
  <w:style w:type="paragraph" w:customStyle="1" w:styleId="CF816C3D10F048168DF894A390606734">
    <w:name w:val="CF816C3D10F048168DF894A390606734"/>
  </w:style>
  <w:style w:type="paragraph" w:customStyle="1" w:styleId="3B3B7796C70B46B48BACCD5C0502B05E">
    <w:name w:val="3B3B7796C70B46B48BACCD5C0502B05E"/>
  </w:style>
  <w:style w:type="paragraph" w:customStyle="1" w:styleId="C548235D4F274F9A9A7A3E893F2FBCA8">
    <w:name w:val="C548235D4F274F9A9A7A3E893F2FBCA8"/>
  </w:style>
  <w:style w:type="paragraph" w:customStyle="1" w:styleId="84D67E46F4B643C795C069045ABFB201">
    <w:name w:val="84D67E46F4B643C795C069045ABFB201"/>
  </w:style>
  <w:style w:type="paragraph" w:customStyle="1" w:styleId="D2D6D316C68C41A6ABFD083CECCCB9BD">
    <w:name w:val="D2D6D316C68C41A6ABFD083CECCCB9BD"/>
  </w:style>
  <w:style w:type="paragraph" w:customStyle="1" w:styleId="642FCB60306D4584A23F25E4194789A5">
    <w:name w:val="642FCB60306D4584A23F25E4194789A5"/>
  </w:style>
  <w:style w:type="paragraph" w:customStyle="1" w:styleId="D098205A32F046AAA50356B6FA7DF57C">
    <w:name w:val="D098205A32F046AAA50356B6FA7DF57C"/>
  </w:style>
  <w:style w:type="paragraph" w:customStyle="1" w:styleId="62CF4182FEE74E6B9B92B697BAB52B36">
    <w:name w:val="62CF4182FEE74E6B9B92B697BAB52B36"/>
  </w:style>
  <w:style w:type="paragraph" w:customStyle="1" w:styleId="6E05300184A3492C8356FAA10E7CAEBC">
    <w:name w:val="6E05300184A3492C8356FAA10E7CAEBC"/>
  </w:style>
  <w:style w:type="paragraph" w:customStyle="1" w:styleId="54AA16CDC4C34DBE87699DBF3616C2DB">
    <w:name w:val="54AA16CDC4C34DBE87699DBF3616C2DB"/>
  </w:style>
  <w:style w:type="paragraph" w:customStyle="1" w:styleId="DFAFCBB7E45B4D88993F2EF53898BDD8">
    <w:name w:val="DFAFCBB7E45B4D88993F2EF53898BDD8"/>
  </w:style>
  <w:style w:type="paragraph" w:customStyle="1" w:styleId="92ED5726F0F14BE2A7A7AB646486C8BE">
    <w:name w:val="92ED5726F0F14BE2A7A7AB646486C8BE"/>
  </w:style>
  <w:style w:type="paragraph" w:customStyle="1" w:styleId="0A1B1D9895B74B588399CF5983D21592">
    <w:name w:val="0A1B1D9895B74B588399CF5983D21592"/>
  </w:style>
  <w:style w:type="paragraph" w:customStyle="1" w:styleId="C603F212C19B49A8844D05117ED3302D">
    <w:name w:val="C603F212C19B49A8844D05117ED3302D"/>
  </w:style>
  <w:style w:type="paragraph" w:customStyle="1" w:styleId="C7D893F15B2248B7A00B0F5503C928CE">
    <w:name w:val="C7D893F15B2248B7A00B0F5503C928CE"/>
  </w:style>
  <w:style w:type="paragraph" w:customStyle="1" w:styleId="47E2AA7768D4449AAAF2BA9F199B7B7E">
    <w:name w:val="47E2AA7768D4449AAAF2BA9F199B7B7E"/>
  </w:style>
  <w:style w:type="paragraph" w:customStyle="1" w:styleId="FC469963B76D44DCA83FBA97FDDDFF5F">
    <w:name w:val="FC469963B76D44DCA83FBA97FDDDFF5F"/>
  </w:style>
  <w:style w:type="paragraph" w:customStyle="1" w:styleId="A427A1CCF9CF4DCE8CC09DC092EA3358">
    <w:name w:val="A427A1CCF9CF4DCE8CC09DC092EA3358"/>
  </w:style>
  <w:style w:type="paragraph" w:customStyle="1" w:styleId="18A1C7E37E8E4583978A64221BE5B844">
    <w:name w:val="18A1C7E37E8E4583978A64221BE5B844"/>
  </w:style>
  <w:style w:type="paragraph" w:customStyle="1" w:styleId="44D8A8617A41471E87E2EB9FFD3D67C5">
    <w:name w:val="44D8A8617A41471E87E2EB9FFD3D67C5"/>
  </w:style>
  <w:style w:type="paragraph" w:customStyle="1" w:styleId="DA43715A917B45A7BC9D60134475FDD4">
    <w:name w:val="DA43715A917B45A7BC9D60134475FDD4"/>
  </w:style>
  <w:style w:type="paragraph" w:customStyle="1" w:styleId="4D7194028C5C4401B879FFB8273366E0">
    <w:name w:val="4D7194028C5C4401B879FFB8273366E0"/>
  </w:style>
  <w:style w:type="paragraph" w:customStyle="1" w:styleId="11850E5EAD354DBC87DFFA990DFD67DA">
    <w:name w:val="11850E5EAD354DBC87DFFA990DFD67DA"/>
  </w:style>
  <w:style w:type="paragraph" w:customStyle="1" w:styleId="40B63B84CA864BC69B4E1F9D87AAF846">
    <w:name w:val="40B63B84CA864BC69B4E1F9D87AAF846"/>
  </w:style>
  <w:style w:type="paragraph" w:customStyle="1" w:styleId="4F7729A372064934BC3C65D6A66FBDBD">
    <w:name w:val="4F7729A372064934BC3C65D6A66FBDBD"/>
  </w:style>
  <w:style w:type="paragraph" w:customStyle="1" w:styleId="3F3B1C14393B4B25BBC7160DD18D2317">
    <w:name w:val="3F3B1C14393B4B25BBC7160DD18D2317"/>
  </w:style>
  <w:style w:type="paragraph" w:customStyle="1" w:styleId="8696D1AF6AD34075A0B3CD93C1C608F8">
    <w:name w:val="8696D1AF6AD34075A0B3CD93C1C608F8"/>
  </w:style>
  <w:style w:type="paragraph" w:customStyle="1" w:styleId="8DA057A6B65545EDB178084F8411028C">
    <w:name w:val="8DA057A6B65545EDB178084F8411028C"/>
  </w:style>
  <w:style w:type="paragraph" w:customStyle="1" w:styleId="B306EF97096143D482FACF205719B2EF">
    <w:name w:val="B306EF97096143D482FACF205719B2EF"/>
  </w:style>
  <w:style w:type="paragraph" w:customStyle="1" w:styleId="4C635EDA8F2C47B0A507F81FFEFA6B29">
    <w:name w:val="4C635EDA8F2C47B0A507F81FFEFA6B29"/>
  </w:style>
  <w:style w:type="paragraph" w:customStyle="1" w:styleId="AC32096D3B314AE58BB0887A59B5112E">
    <w:name w:val="AC32096D3B314AE58BB0887A59B5112E"/>
  </w:style>
  <w:style w:type="paragraph" w:customStyle="1" w:styleId="59C9BE5D16AA49598F42BCDF2C713B1A">
    <w:name w:val="59C9BE5D16AA49598F42BCDF2C713B1A"/>
  </w:style>
  <w:style w:type="paragraph" w:customStyle="1" w:styleId="FF7757F9A1254BC1A2F9EAE185098F25">
    <w:name w:val="FF7757F9A1254BC1A2F9EAE185098F25"/>
  </w:style>
  <w:style w:type="paragraph" w:customStyle="1" w:styleId="61865FF26F4F44BFA35D915BBAC3264C">
    <w:name w:val="61865FF26F4F44BFA35D915BBAC3264C"/>
  </w:style>
  <w:style w:type="paragraph" w:customStyle="1" w:styleId="C19B80F385E547F58B0DB09894E7EBEB">
    <w:name w:val="C19B80F385E547F58B0DB09894E7EBEB"/>
  </w:style>
  <w:style w:type="paragraph" w:customStyle="1" w:styleId="CB25976308B6445F88848CACA0C5DFCC">
    <w:name w:val="CB25976308B6445F88848CACA0C5DFCC"/>
  </w:style>
  <w:style w:type="paragraph" w:customStyle="1" w:styleId="7ED44D3373884982AF02D3D88379E95F">
    <w:name w:val="7ED44D3373884982AF02D3D88379E95F"/>
  </w:style>
  <w:style w:type="paragraph" w:customStyle="1" w:styleId="1E29EDB0F1BA4BA4B6753DF8FA0E5009">
    <w:name w:val="1E29EDB0F1BA4BA4B6753DF8FA0E5009"/>
  </w:style>
  <w:style w:type="paragraph" w:customStyle="1" w:styleId="8C9CDF9E80E24E528261EEF32124BE3E">
    <w:name w:val="8C9CDF9E80E24E528261EEF32124BE3E"/>
  </w:style>
  <w:style w:type="paragraph" w:customStyle="1" w:styleId="2668C8B2DB6E479D8EFE51BE8354F94E">
    <w:name w:val="2668C8B2DB6E479D8EFE51BE8354F94E"/>
  </w:style>
  <w:style w:type="paragraph" w:customStyle="1" w:styleId="D3444E993D2E4875A9F3C1F14E60974E">
    <w:name w:val="D3444E993D2E4875A9F3C1F14E60974E"/>
  </w:style>
  <w:style w:type="paragraph" w:customStyle="1" w:styleId="D126A2A494FB42FF8BFEB379A32FA537">
    <w:name w:val="D126A2A494FB42FF8BFEB379A32FA537"/>
  </w:style>
  <w:style w:type="paragraph" w:customStyle="1" w:styleId="A48094A811044885A94A0BB8953C0F17">
    <w:name w:val="A48094A811044885A94A0BB8953C0F17"/>
  </w:style>
  <w:style w:type="paragraph" w:customStyle="1" w:styleId="6D9DC1B4047942588FDB468C536B81AA">
    <w:name w:val="6D9DC1B4047942588FDB468C536B81AA"/>
  </w:style>
  <w:style w:type="paragraph" w:customStyle="1" w:styleId="0A25776444AA40F289B18AC85A8B9ADB">
    <w:name w:val="0A25776444AA40F289B18AC85A8B9ADB"/>
  </w:style>
  <w:style w:type="paragraph" w:customStyle="1" w:styleId="B7DA4119ED1840C28823507B5417E5BB">
    <w:name w:val="B7DA4119ED1840C28823507B5417E5BB"/>
  </w:style>
  <w:style w:type="paragraph" w:customStyle="1" w:styleId="CE4594FCDA9D4DFCBC4DC6985B9836A7">
    <w:name w:val="CE4594FCDA9D4DFCBC4DC6985B9836A7"/>
  </w:style>
  <w:style w:type="paragraph" w:customStyle="1" w:styleId="C9934A6EF6DF43BB9EA231221A8BFBBA">
    <w:name w:val="C9934A6EF6DF43BB9EA231221A8BFBBA"/>
  </w:style>
  <w:style w:type="paragraph" w:customStyle="1" w:styleId="A74B5C220C5046EC82C43C18DF1AB147">
    <w:name w:val="A74B5C220C5046EC82C43C18DF1AB147"/>
  </w:style>
  <w:style w:type="paragraph" w:customStyle="1" w:styleId="27B8CCBC5B2149F6857E295D992A7862">
    <w:name w:val="27B8CCBC5B2149F6857E295D992A7862"/>
  </w:style>
  <w:style w:type="paragraph" w:customStyle="1" w:styleId="C44747C048CE4DAEAB478658A1650163">
    <w:name w:val="C44747C048CE4DAEAB478658A1650163"/>
  </w:style>
  <w:style w:type="paragraph" w:customStyle="1" w:styleId="7172C5D3BD6C401DB66739E14DC3A371">
    <w:name w:val="7172C5D3BD6C401DB66739E14DC3A371"/>
  </w:style>
  <w:style w:type="paragraph" w:customStyle="1" w:styleId="610184C98C4447E7A53549B780C537A3">
    <w:name w:val="610184C98C4447E7A53549B780C537A3"/>
  </w:style>
  <w:style w:type="paragraph" w:customStyle="1" w:styleId="9145F9B22AC54B929285BEF2D38871E6">
    <w:name w:val="9145F9B22AC54B929285BEF2D38871E6"/>
  </w:style>
  <w:style w:type="paragraph" w:customStyle="1" w:styleId="6BC55D79F9814CEC82E412A77583E235">
    <w:name w:val="6BC55D79F9814CEC82E412A77583E235"/>
  </w:style>
  <w:style w:type="paragraph" w:customStyle="1" w:styleId="1425C3E9180D4A96A3B8A799537DE9F3">
    <w:name w:val="1425C3E9180D4A96A3B8A799537DE9F3"/>
  </w:style>
  <w:style w:type="paragraph" w:customStyle="1" w:styleId="5D23A9F90DD1439C97779EE5EE264A63">
    <w:name w:val="5D23A9F90DD1439C97779EE5EE264A63"/>
  </w:style>
  <w:style w:type="paragraph" w:customStyle="1" w:styleId="E27755E94695468DBF943ED8E2962D0A">
    <w:name w:val="E27755E94695468DBF943ED8E2962D0A"/>
  </w:style>
  <w:style w:type="paragraph" w:customStyle="1" w:styleId="BFF79DEF2E774C2488E1243EB93E0C8F">
    <w:name w:val="BFF79DEF2E774C2488E1243EB93E0C8F"/>
  </w:style>
  <w:style w:type="paragraph" w:customStyle="1" w:styleId="F478655AEE4E425BA3301F7F9A1CF8A0">
    <w:name w:val="F478655AEE4E425BA3301F7F9A1CF8A0"/>
  </w:style>
  <w:style w:type="paragraph" w:customStyle="1" w:styleId="F7FF88D7815841119F985BC1BC8A55CC">
    <w:name w:val="F7FF88D7815841119F985BC1BC8A55CC"/>
  </w:style>
  <w:style w:type="paragraph" w:customStyle="1" w:styleId="CC0C600F972B4BE3BE5910E7674596C6">
    <w:name w:val="CC0C600F972B4BE3BE5910E7674596C6"/>
  </w:style>
  <w:style w:type="paragraph" w:customStyle="1" w:styleId="40488C2647894133B3EC593D74B0DB6B">
    <w:name w:val="40488C2647894133B3EC593D74B0DB6B"/>
  </w:style>
  <w:style w:type="paragraph" w:customStyle="1" w:styleId="624FDBBBAF27446AB85D18C0AFBC5056">
    <w:name w:val="624FDBBBAF27446AB85D18C0AFBC5056"/>
  </w:style>
  <w:style w:type="paragraph" w:customStyle="1" w:styleId="13422E9E80B54FEBA0918FE77EF77EF5">
    <w:name w:val="13422E9E80B54FEBA0918FE77EF77EF5"/>
  </w:style>
  <w:style w:type="paragraph" w:customStyle="1" w:styleId="7224BA2BE88E490AA29E44B683054A3D">
    <w:name w:val="7224BA2BE88E490AA29E44B683054A3D"/>
  </w:style>
  <w:style w:type="paragraph" w:customStyle="1" w:styleId="A1D6B3FE173943D3BBC294C6D5B3B87C">
    <w:name w:val="A1D6B3FE173943D3BBC294C6D5B3B87C"/>
  </w:style>
  <w:style w:type="paragraph" w:customStyle="1" w:styleId="7246292440AF4FB1A9F12832FFAFA0EB">
    <w:name w:val="7246292440AF4FB1A9F12832FFAFA0E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Custom 6">
      <a:majorFont>
        <a:latin typeface="Georgia Pro Black"/>
        <a:ea typeface=""/>
        <a:cs typeface=""/>
      </a:majorFont>
      <a:minorFont>
        <a:latin typeface="Baskerville Old Fa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_rels/item2.xml.rels><?xml version="1.0" encoding="UTF-8"?>
<Relationships xmlns="http://schemas.openxmlformats.org/package/2006/relationships"><Relationship Id="rId1" Type="http://schemas.openxmlformats.org/officeDocument/2006/relationships/customXmlProps" Target="itemProps2.xml"/>
</Relationships>
</file>

<file path=customXml/_rels/item3.xml.rels><?xml version="1.0" encoding="UTF-8"?>
<Relationships xmlns="http://schemas.openxmlformats.org/package/2006/relationships"><Relationship Id="rId1" Type="http://schemas.openxmlformats.org/officeDocument/2006/relationships/customXmlProps" Target="itemProps3.xml"/>
</Relationships>
</file>

<file path=customXml/_rels/item4.xml.rels><?xml version="1.0" encoding="UTF-8"?>
<Relationships xmlns="http://schemas.openxmlformats.org/package/2006/relationships"><Relationship Id="rId1" Type="http://schemas.openxmlformats.org/officeDocument/2006/relationships/customXmlProps" Target="itemProps4.xml"/>
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2" ma:contentTypeDescription="Create a new document." ma:contentTypeScope="" ma:versionID="426e97fa315356fffbdcd9876fe988c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14b8f0def80e6d70ce3def20c90759ae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9" nillable="true" ma:displayName="Status" ma:default="Not started" ma:format="Dropdown" ma:internalName="Status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tatus xmlns="71af3243-3dd4-4a8d-8c0d-dd76da1f02a5">Not started</Status>
    <MediaServiceKeyPoints xmlns="71af3243-3dd4-4a8d-8c0d-dd76da1f02a5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96C147-1F3F-401A-AA66-7553B62233A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0B6EBE1-B493-47AF-B1AE-C0630005EA9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10C3E80-5028-4D48-B1ED-451794B4E392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4.xml><?xml version="1.0" encoding="utf-8"?>
<ds:datastoreItem xmlns:ds="http://schemas.openxmlformats.org/officeDocument/2006/customXml" ds:itemID="{DE40C99F-7839-48A5-9838-5D060F37C8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{A43A7AB2-A5F1-496C-B442-76EB8345A82B}tf11279482_win32.dotx</Template>
  <TotalTime>100</TotalTime>
  <Application>LibreOffice/7.4.1.2$Windows_X86_64 LibreOffice_project/3c58a8f3a960df8bc8fd77b461821e42c061c5f0</Application>
  <AppVersion>15.0000</AppVersion>
  <Pages>7</Pages>
  <Words>1462</Words>
  <Characters>7331</Characters>
  <CharactersWithSpaces>8538</CharactersWithSpaces>
  <Paragraphs>237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2022-10-29T13:18:00Z</dcterms:created>
  <dc:creator/>
  <dc:description/>
  <dc:language>ru-RU</dc:language>
  <cp:lastModifiedBy/>
  <dcterms:modified xsi:type="dcterms:W3CDTF">2023-04-01T23:47:08Z</dcterms:modified>
  <cp:revision>6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